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F1BD3" w14:textId="5748F617" w:rsidR="00EF6808" w:rsidRPr="00000BBA" w:rsidRDefault="00EF6808" w:rsidP="00EF6808">
      <w:pPr>
        <w:pStyle w:val="a4"/>
        <w:keepLines/>
        <w:tabs>
          <w:tab w:val="left" w:pos="5956"/>
          <w:tab w:val="right" w:pos="10440"/>
          <w:tab w:val="right" w:pos="13323"/>
        </w:tabs>
        <w:spacing w:before="60" w:after="60" w:line="288" w:lineRule="auto"/>
        <w:rPr>
          <w:rFonts w:cs="Arial"/>
          <w:noProof w:val="0"/>
          <w:sz w:val="20"/>
        </w:rPr>
      </w:pPr>
      <w:bookmarkStart w:id="0" w:name="_Toc508617208"/>
      <w:bookmarkStart w:id="1" w:name="_Hlk132019001"/>
      <w:r w:rsidRPr="00000BBA">
        <w:rPr>
          <w:rFonts w:cs="Arial"/>
          <w:noProof w:val="0"/>
          <w:sz w:val="20"/>
        </w:rPr>
        <w:t>3GPP TSG-RAN WG4 Meeting # 108bis</w:t>
      </w:r>
      <w:r w:rsidRPr="00000BBA">
        <w:rPr>
          <w:rFonts w:cs="Arial"/>
          <w:noProof w:val="0"/>
          <w:sz w:val="20"/>
        </w:rPr>
        <w:tab/>
      </w:r>
      <w:r w:rsidRPr="00000BBA">
        <w:rPr>
          <w:rFonts w:cs="Arial"/>
          <w:noProof w:val="0"/>
          <w:sz w:val="20"/>
        </w:rPr>
        <w:tab/>
      </w:r>
      <w:r w:rsidR="00042451" w:rsidRPr="00042451">
        <w:rPr>
          <w:rFonts w:cs="Arial"/>
          <w:noProof w:val="0"/>
          <w:sz w:val="20"/>
        </w:rPr>
        <w:t>R4-2316230</w:t>
      </w:r>
    </w:p>
    <w:p w14:paraId="23AB19CA" w14:textId="77777777" w:rsidR="00EF6808" w:rsidRPr="00000BBA" w:rsidRDefault="00EF6808" w:rsidP="00EF6808">
      <w:pPr>
        <w:tabs>
          <w:tab w:val="left" w:pos="1985"/>
        </w:tabs>
        <w:spacing w:before="60" w:after="60" w:line="288" w:lineRule="auto"/>
        <w:rPr>
          <w:rFonts w:ascii="Arial" w:hAnsi="Arial" w:cs="Arial"/>
          <w:b/>
        </w:rPr>
      </w:pPr>
      <w:r w:rsidRPr="00000BBA">
        <w:rPr>
          <w:rFonts w:ascii="Arial" w:hAnsi="Arial" w:cs="Arial"/>
          <w:b/>
        </w:rPr>
        <w:t>Xiamen, China, October 09 – October 13, 2023</w:t>
      </w:r>
    </w:p>
    <w:p w14:paraId="76090D55" w14:textId="19F3D589" w:rsidR="00EF6808" w:rsidRPr="00000BBA" w:rsidRDefault="00EF6808" w:rsidP="00EF6808">
      <w:pPr>
        <w:tabs>
          <w:tab w:val="left" w:pos="1985"/>
        </w:tabs>
        <w:spacing w:before="60" w:after="60" w:line="288" w:lineRule="auto"/>
        <w:rPr>
          <w:rFonts w:ascii="Arial" w:hAnsi="Arial" w:cs="Arial"/>
          <w:b/>
        </w:rPr>
      </w:pPr>
      <w:r w:rsidRPr="00000BBA">
        <w:rPr>
          <w:rFonts w:ascii="Arial" w:hAnsi="Arial" w:cs="Arial"/>
          <w:b/>
        </w:rPr>
        <w:t>Agenda Item:</w:t>
      </w:r>
      <w:r w:rsidRPr="00000BB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5</w:t>
      </w:r>
      <w:r w:rsidRPr="00000BBA">
        <w:rPr>
          <w:rFonts w:ascii="Arial" w:hAnsi="Arial" w:cs="Arial"/>
          <w:b/>
        </w:rPr>
        <w:t>.21.</w:t>
      </w:r>
      <w:r>
        <w:rPr>
          <w:rFonts w:ascii="Arial" w:hAnsi="Arial" w:cs="Arial"/>
          <w:b/>
        </w:rPr>
        <w:t>3</w:t>
      </w:r>
    </w:p>
    <w:p w14:paraId="54516380" w14:textId="77777777" w:rsidR="00EF6808" w:rsidRPr="00000BBA" w:rsidRDefault="00EF6808" w:rsidP="00EF6808">
      <w:pPr>
        <w:tabs>
          <w:tab w:val="left" w:pos="1985"/>
        </w:tabs>
        <w:spacing w:before="60" w:after="60" w:line="288" w:lineRule="auto"/>
        <w:rPr>
          <w:rFonts w:ascii="Arial" w:hAnsi="Arial" w:cs="Arial"/>
          <w:b/>
        </w:rPr>
      </w:pPr>
      <w:r w:rsidRPr="00376830">
        <w:rPr>
          <w:rFonts w:ascii="Arial" w:hAnsi="Arial" w:cs="Arial"/>
          <w:b/>
        </w:rPr>
        <w:t xml:space="preserve">Source: </w:t>
      </w:r>
      <w:r w:rsidRPr="0037683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OPPO</w:t>
      </w:r>
      <w:bookmarkStart w:id="2" w:name="_GoBack"/>
      <w:bookmarkEnd w:id="2"/>
    </w:p>
    <w:p w14:paraId="5162F573" w14:textId="69CECDFA" w:rsidR="00EF6808" w:rsidRPr="00000BBA" w:rsidRDefault="00EF6808" w:rsidP="00EF6808">
      <w:pPr>
        <w:tabs>
          <w:tab w:val="left" w:pos="1985"/>
        </w:tabs>
        <w:spacing w:before="60" w:after="60" w:line="288" w:lineRule="auto"/>
        <w:rPr>
          <w:rFonts w:ascii="Arial" w:hAnsi="Arial" w:cs="Arial"/>
          <w:b/>
        </w:rPr>
      </w:pPr>
      <w:r w:rsidRPr="00376830">
        <w:rPr>
          <w:rFonts w:ascii="Arial" w:hAnsi="Arial" w:cs="Arial"/>
          <w:b/>
        </w:rPr>
        <w:t>Title:</w:t>
      </w:r>
      <w:r w:rsidRPr="00000BBA">
        <w:rPr>
          <w:rFonts w:ascii="Arial" w:hAnsi="Arial" w:cs="Arial"/>
          <w:b/>
        </w:rPr>
        <w:t xml:space="preserve"> </w:t>
      </w:r>
      <w:r w:rsidRPr="00000BBA">
        <w:rPr>
          <w:rFonts w:ascii="Arial" w:hAnsi="Arial" w:cs="Arial"/>
          <w:b/>
        </w:rPr>
        <w:tab/>
      </w:r>
      <w:r w:rsidRPr="00EF6808">
        <w:rPr>
          <w:rFonts w:ascii="Arial" w:hAnsi="Arial" w:cs="Arial"/>
          <w:b/>
        </w:rPr>
        <w:t>On testability issues for two-sided AIML model</w:t>
      </w:r>
    </w:p>
    <w:p w14:paraId="5C6F0F59" w14:textId="77777777" w:rsidR="00EF6808" w:rsidRDefault="00EF6808" w:rsidP="00EF6808">
      <w:pPr>
        <w:tabs>
          <w:tab w:val="left" w:pos="1985"/>
        </w:tabs>
        <w:spacing w:before="60" w:after="60" w:line="288" w:lineRule="auto"/>
        <w:rPr>
          <w:rFonts w:ascii="Arial" w:hAnsi="Arial" w:cs="Arial"/>
          <w:b/>
        </w:rPr>
      </w:pPr>
      <w:r w:rsidRPr="00376830">
        <w:rPr>
          <w:rFonts w:ascii="Arial" w:hAnsi="Arial" w:cs="Arial"/>
          <w:b/>
        </w:rPr>
        <w:t>Document for:</w:t>
      </w:r>
      <w:r w:rsidRPr="00000BBA">
        <w:rPr>
          <w:rFonts w:ascii="Arial" w:hAnsi="Arial" w:cs="Arial"/>
          <w:b/>
        </w:rPr>
        <w:tab/>
      </w:r>
      <w:r w:rsidRPr="00376830">
        <w:rPr>
          <w:rFonts w:ascii="Arial" w:hAnsi="Arial" w:cs="Arial"/>
          <w:b/>
        </w:rPr>
        <w:t>Approval</w:t>
      </w:r>
    </w:p>
    <w:p w14:paraId="7CA86167" w14:textId="62AD9A7C" w:rsidR="00B35459" w:rsidRDefault="00B35459" w:rsidP="00C01561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51D3EA87" w14:textId="77777777" w:rsidR="00816C9D" w:rsidRPr="00647896" w:rsidRDefault="00816C9D" w:rsidP="00C01561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t>Introduction</w:t>
      </w:r>
    </w:p>
    <w:p w14:paraId="49D92831" w14:textId="77777777" w:rsidR="00435025" w:rsidRPr="00647896" w:rsidRDefault="00435025" w:rsidP="00C01561">
      <w:pPr>
        <w:pStyle w:val="00Text"/>
        <w:spacing w:beforeLines="20" w:before="48" w:afterLines="20" w:after="48" w:line="240" w:lineRule="auto"/>
      </w:pPr>
      <w:r w:rsidRPr="00647896">
        <w:t>In 3GPP RAN#94e meeting, a new study item (SI) on AI/ML for NR air interface in Rel-18 [1] was agreed</w:t>
      </w:r>
      <w:r w:rsidR="007A29CB">
        <w:rPr>
          <w:rFonts w:hint="eastAsia"/>
        </w:rPr>
        <w:t>.</w:t>
      </w:r>
      <w:r w:rsidR="007A29CB">
        <w:t xml:space="preserve"> A</w:t>
      </w:r>
      <w:r w:rsidRPr="00647896">
        <w:t xml:space="preserve">ccording to the SID, the study will focus on the general framework, evaluations for three typical use cases and other aspects relate to specification impacts. </w:t>
      </w:r>
    </w:p>
    <w:p w14:paraId="754032D8" w14:textId="77777777" w:rsidR="00435025" w:rsidRPr="00647896" w:rsidRDefault="00435025" w:rsidP="00C01561">
      <w:pPr>
        <w:overflowPunct w:val="0"/>
        <w:autoSpaceDE w:val="0"/>
        <w:autoSpaceDN w:val="0"/>
        <w:adjustRightInd w:val="0"/>
        <w:spacing w:beforeLines="20" w:before="48" w:afterLines="20" w:after="48"/>
        <w:jc w:val="both"/>
        <w:textAlignment w:val="baseline"/>
        <w:rPr>
          <w:bCs/>
          <w:lang w:eastAsia="en-GB"/>
        </w:rPr>
      </w:pPr>
      <w:r w:rsidRPr="00647896">
        <w:rPr>
          <w:bCs/>
          <w:lang w:eastAsia="en-GB"/>
        </w:rPr>
        <w:t>RAN4 scope</w:t>
      </w:r>
      <w:r w:rsidR="007A29CB">
        <w:rPr>
          <w:bCs/>
          <w:lang w:eastAsia="en-GB"/>
        </w:rPr>
        <w:t xml:space="preserve"> in the SID is</w:t>
      </w:r>
      <w:r w:rsidRPr="00647896">
        <w:rPr>
          <w:bCs/>
          <w:lang w:eastAsia="en-GB"/>
        </w:rPr>
        <w:t xml:space="preserve"> listed as </w:t>
      </w:r>
      <w:r w:rsidR="007A29CB">
        <w:rPr>
          <w:bCs/>
          <w:lang w:eastAsia="en-GB"/>
        </w:rPr>
        <w:t>below</w:t>
      </w:r>
      <w:r w:rsidRPr="00647896">
        <w:rPr>
          <w:bCs/>
          <w:lang w:eastAsia="en-GB"/>
        </w:rPr>
        <w:t>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025" w:rsidRPr="00647896" w14:paraId="65898A55" w14:textId="77777777" w:rsidTr="007521B8">
        <w:tc>
          <w:tcPr>
            <w:tcW w:w="9062" w:type="dxa"/>
          </w:tcPr>
          <w:p w14:paraId="3AEB83F4" w14:textId="77777777" w:rsidR="00435025" w:rsidRPr="00647896" w:rsidRDefault="00435025" w:rsidP="00197DA6">
            <w:pPr>
              <w:numPr>
                <w:ilvl w:val="0"/>
                <w:numId w:val="4"/>
              </w:numPr>
              <w:spacing w:beforeLines="20" w:before="48" w:afterLines="20" w:after="48"/>
              <w:jc w:val="both"/>
              <w:rPr>
                <w:rFonts w:eastAsia="Batang"/>
              </w:rPr>
            </w:pPr>
            <w:r w:rsidRPr="00647896">
              <w:rPr>
                <w:rFonts w:eastAsia="Batang"/>
              </w:rPr>
              <w:t>Interoperability and testability aspects, e.g., (RAN4) - RAN4 only starts the work after there is sufficient progress on use case study in RAN1 and RAN2</w:t>
            </w:r>
          </w:p>
          <w:p w14:paraId="7831E84D" w14:textId="77777777" w:rsidR="00435025" w:rsidRPr="00647896" w:rsidRDefault="00435025" w:rsidP="00197DA6">
            <w:pPr>
              <w:numPr>
                <w:ilvl w:val="1"/>
                <w:numId w:val="4"/>
              </w:numPr>
              <w:spacing w:beforeLines="20" w:before="48" w:afterLines="20" w:after="48"/>
              <w:jc w:val="both"/>
              <w:rPr>
                <w:rFonts w:eastAsia="Batang"/>
              </w:rPr>
            </w:pPr>
            <w:r w:rsidRPr="00647896">
              <w:rPr>
                <w:rFonts w:eastAsia="Batang"/>
              </w:rPr>
              <w:t>Requirements and testing frameworks to validate AI/ML based performance enhancements and ensuring that UE and gNB with AI/ML meet or exceed the existing minimum requirements if applicable</w:t>
            </w:r>
          </w:p>
          <w:p w14:paraId="2DA9C8CF" w14:textId="77777777" w:rsidR="00435025" w:rsidRPr="00647896" w:rsidRDefault="00435025" w:rsidP="00197DA6">
            <w:pPr>
              <w:numPr>
                <w:ilvl w:val="1"/>
                <w:numId w:val="4"/>
              </w:numPr>
              <w:spacing w:beforeLines="20" w:before="48" w:afterLines="20" w:after="48"/>
              <w:jc w:val="both"/>
              <w:rPr>
                <w:rFonts w:eastAsia="Batang"/>
              </w:rPr>
            </w:pPr>
            <w:r w:rsidRPr="00647896">
              <w:rPr>
                <w:rFonts w:eastAsia="Batang"/>
              </w:rPr>
              <w:t>Consider the need and implications for AI/ML processing capabilities definition</w:t>
            </w:r>
          </w:p>
        </w:tc>
      </w:tr>
    </w:tbl>
    <w:p w14:paraId="688CD69D" w14:textId="77777777" w:rsidR="00B802D4" w:rsidRPr="00647896" w:rsidRDefault="00B802D4" w:rsidP="00C01561">
      <w:pPr>
        <w:spacing w:beforeLines="20" w:before="48" w:afterLines="20" w:after="48"/>
        <w:jc w:val="both"/>
        <w:rPr>
          <w:rFonts w:eastAsia="等线"/>
          <w:lang w:eastAsia="zh-CN"/>
        </w:rPr>
      </w:pPr>
      <w:bookmarkStart w:id="3" w:name="_Hlk30969022"/>
      <w:r w:rsidRPr="00647896">
        <w:rPr>
          <w:rFonts w:eastAsia="等线"/>
          <w:lang w:eastAsia="zh-CN"/>
        </w:rPr>
        <w:t xml:space="preserve">In the recent RAN1 meetings, </w:t>
      </w:r>
    </w:p>
    <w:p w14:paraId="7E1228E9" w14:textId="77777777" w:rsidR="00B802D4" w:rsidRPr="00647896" w:rsidRDefault="00B802D4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</w:pPr>
      <w:r w:rsidRPr="00647896">
        <w:t>A basic R18 (also targeting future 6G) AI</w:t>
      </w:r>
      <w:r w:rsidR="00882F54" w:rsidRPr="00647896">
        <w:t>/ML</w:t>
      </w:r>
      <w:r w:rsidRPr="00647896">
        <w:t xml:space="preserve"> framework </w:t>
      </w:r>
      <w:r w:rsidR="00F82D37">
        <w:t>is</w:t>
      </w:r>
      <w:r w:rsidRPr="00647896">
        <w:t xml:space="preserve"> </w:t>
      </w:r>
      <w:r w:rsidR="00F82D37">
        <w:t>considered</w:t>
      </w:r>
      <w:r w:rsidRPr="00647896">
        <w:t>, including</w:t>
      </w:r>
    </w:p>
    <w:p w14:paraId="19B877B8" w14:textId="77777777" w:rsidR="006618A3" w:rsidRPr="00647896" w:rsidRDefault="006618A3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  <w:ind w:left="1491" w:hanging="357"/>
      </w:pPr>
      <w:r w:rsidRPr="00647896">
        <w:t xml:space="preserve">Discussion on life cycle management (LCM), performance monitoring, </w:t>
      </w:r>
      <w:r w:rsidR="007A29CB" w:rsidRPr="00647896">
        <w:t xml:space="preserve">data collection, </w:t>
      </w:r>
      <w:r w:rsidRPr="00647896">
        <w:t>model/data ID, AI capability, model privacy, etc.</w:t>
      </w:r>
    </w:p>
    <w:p w14:paraId="54D59819" w14:textId="77777777" w:rsidR="00B802D4" w:rsidRPr="00647896" w:rsidRDefault="00B802D4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</w:pPr>
      <w:r w:rsidRPr="00647896">
        <w:t>Six representative sub use cases have been identified, including</w:t>
      </w:r>
    </w:p>
    <w:p w14:paraId="2138D126" w14:textId="572C6572" w:rsidR="00A83F1B" w:rsidRPr="00647896" w:rsidRDefault="00890DAA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  <w:ind w:left="1491" w:hanging="357"/>
      </w:pPr>
      <w:r w:rsidRPr="00647896">
        <w:t xml:space="preserve">CSI: </w:t>
      </w:r>
      <w:r w:rsidR="00A83F1B" w:rsidRPr="00647896">
        <w:t>CSI compression</w:t>
      </w:r>
      <w:r w:rsidR="00AE0CB8">
        <w:t xml:space="preserve"> (two-sided model)</w:t>
      </w:r>
      <w:r w:rsidRPr="00647896">
        <w:t xml:space="preserve">, </w:t>
      </w:r>
      <w:r w:rsidR="00A83F1B" w:rsidRPr="00647896">
        <w:t>Time domain CSI prediction</w:t>
      </w:r>
    </w:p>
    <w:p w14:paraId="1BBC5F05" w14:textId="77777777" w:rsidR="00933949" w:rsidRPr="00647896" w:rsidRDefault="00890DAA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  <w:ind w:left="1491" w:hanging="357"/>
      </w:pPr>
      <w:r w:rsidRPr="00647896">
        <w:t>Beam management: Spatial domain beam prediction, Temporal domain beam prediction</w:t>
      </w:r>
      <w:r w:rsidR="00933949" w:rsidRPr="00647896">
        <w:t xml:space="preserve"> </w:t>
      </w:r>
    </w:p>
    <w:p w14:paraId="24960FD8" w14:textId="77777777" w:rsidR="00933949" w:rsidRPr="00647896" w:rsidRDefault="00890DAA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  <w:ind w:left="1491" w:hanging="357"/>
      </w:pPr>
      <w:r w:rsidRPr="00647896">
        <w:t>Positioning: D</w:t>
      </w:r>
      <w:r w:rsidR="00933949" w:rsidRPr="00647896">
        <w:t xml:space="preserve">irect </w:t>
      </w:r>
      <w:r w:rsidRPr="00647896">
        <w:t>AI/ML positioning, AI/ML assisted positioning</w:t>
      </w:r>
      <w:r w:rsidR="00933949" w:rsidRPr="00647896">
        <w:t xml:space="preserve"> </w:t>
      </w:r>
    </w:p>
    <w:p w14:paraId="2BEAA0D2" w14:textId="77777777" w:rsidR="00B802D4" w:rsidRPr="00647896" w:rsidRDefault="00B802D4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</w:pPr>
      <w:r w:rsidRPr="00647896">
        <w:t>Performance evaluation methodologies</w:t>
      </w:r>
      <w:r w:rsidR="00890DAA" w:rsidRPr="00647896">
        <w:t>(EVM)</w:t>
      </w:r>
      <w:r w:rsidRPr="00647896">
        <w:t xml:space="preserve"> are confirmed for </w:t>
      </w:r>
      <w:r w:rsidR="00F82D37">
        <w:t xml:space="preserve">the </w:t>
      </w:r>
      <w:r w:rsidRPr="00647896">
        <w:t>identified sub use cases, including</w:t>
      </w:r>
    </w:p>
    <w:p w14:paraId="6328597A" w14:textId="77777777" w:rsidR="00890DAA" w:rsidRPr="00647896" w:rsidRDefault="00890DAA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  <w:ind w:left="1491" w:hanging="357"/>
      </w:pPr>
      <w:r w:rsidRPr="00647896">
        <w:t>Performance evaluation methodologies for different sub use cases</w:t>
      </w:r>
    </w:p>
    <w:p w14:paraId="1DFD7836" w14:textId="77777777" w:rsidR="00890DAA" w:rsidRPr="00647896" w:rsidRDefault="00890DAA" w:rsidP="00197DA6">
      <w:pPr>
        <w:pStyle w:val="00Text"/>
        <w:numPr>
          <w:ilvl w:val="0"/>
          <w:numId w:val="4"/>
        </w:numPr>
        <w:spacing w:beforeLines="20" w:before="48" w:afterLines="20" w:after="48" w:line="240" w:lineRule="auto"/>
        <w:ind w:left="1491" w:hanging="357"/>
      </w:pPr>
      <w:r w:rsidRPr="00647896">
        <w:t xml:space="preserve">Quantitative simulation results under different EVM assumptions for different sub use cases </w:t>
      </w:r>
    </w:p>
    <w:p w14:paraId="1FF96FC2" w14:textId="77777777" w:rsidR="00435025" w:rsidRDefault="00B802D4" w:rsidP="00C01561">
      <w:pPr>
        <w:pStyle w:val="00Text"/>
        <w:spacing w:beforeLines="20" w:before="48" w:afterLines="20" w:after="48" w:line="240" w:lineRule="auto"/>
      </w:pPr>
      <w:r w:rsidRPr="00647896">
        <w:t xml:space="preserve">In this contribution, we will discuss the </w:t>
      </w:r>
      <w:r w:rsidR="005A5FA2" w:rsidRPr="00647896">
        <w:t xml:space="preserve">RAN4 related </w:t>
      </w:r>
      <w:r w:rsidR="00890DAA" w:rsidRPr="00647896">
        <w:t>issues</w:t>
      </w:r>
      <w:bookmarkEnd w:id="3"/>
      <w:r w:rsidR="00DA6793">
        <w:t>, especially the testability of two-sided AI/ML models.</w:t>
      </w:r>
    </w:p>
    <w:p w14:paraId="3F412B89" w14:textId="77777777" w:rsidR="00A54671" w:rsidRPr="00647896" w:rsidRDefault="00A54671" w:rsidP="00C01561">
      <w:pPr>
        <w:pStyle w:val="00Text"/>
        <w:spacing w:beforeLines="20" w:before="48" w:afterLines="20" w:after="48" w:line="240" w:lineRule="auto"/>
      </w:pPr>
    </w:p>
    <w:p w14:paraId="422FFA3D" w14:textId="77777777" w:rsidR="0024123E" w:rsidRDefault="0024123E" w:rsidP="00C01561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t>Discussion</w:t>
      </w:r>
    </w:p>
    <w:p w14:paraId="459FDD56" w14:textId="66E31D4E" w:rsidR="007138E8" w:rsidRDefault="00C2069A" w:rsidP="00C2069A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 w:rsidRPr="00C2069A">
        <w:rPr>
          <w:rFonts w:eastAsia="等线"/>
          <w:lang w:val="en-US" w:eastAsia="zh-CN"/>
        </w:rPr>
        <w:t xml:space="preserve">For a </w:t>
      </w:r>
      <w:r>
        <w:rPr>
          <w:rFonts w:eastAsia="等线"/>
          <w:lang w:val="en-US" w:eastAsia="zh-CN"/>
        </w:rPr>
        <w:t>two-sided</w:t>
      </w:r>
      <w:r w:rsidRPr="00C2069A">
        <w:rPr>
          <w:rFonts w:eastAsia="等线"/>
          <w:lang w:val="en-US" w:eastAsia="zh-CN"/>
        </w:rPr>
        <w:t xml:space="preserve"> </w:t>
      </w:r>
      <w:r w:rsidR="007138E8">
        <w:rPr>
          <w:rFonts w:eastAsia="等线"/>
          <w:lang w:val="en-US" w:eastAsia="zh-CN"/>
        </w:rPr>
        <w:t xml:space="preserve">AI/ML </w:t>
      </w:r>
      <w:r w:rsidRPr="00C2069A">
        <w:rPr>
          <w:rFonts w:eastAsia="等线"/>
          <w:lang w:val="en-US" w:eastAsia="zh-CN"/>
        </w:rPr>
        <w:t xml:space="preserve">model, </w:t>
      </w:r>
      <w:r w:rsidR="00C861F2" w:rsidRPr="00C2069A">
        <w:rPr>
          <w:rFonts w:eastAsia="等线"/>
          <w:lang w:val="en-US" w:eastAsia="zh-CN"/>
        </w:rPr>
        <w:t>the information transmitted through air</w:t>
      </w:r>
      <w:r w:rsidR="00C861F2">
        <w:rPr>
          <w:rFonts w:eastAsia="等线"/>
          <w:lang w:val="en-US" w:eastAsia="zh-CN"/>
        </w:rPr>
        <w:t>-</w:t>
      </w:r>
      <w:r w:rsidR="00C861F2" w:rsidRPr="00C2069A">
        <w:rPr>
          <w:rFonts w:eastAsia="等线"/>
          <w:lang w:val="en-US" w:eastAsia="zh-CN"/>
        </w:rPr>
        <w:t>interface (</w:t>
      </w:r>
      <w:r w:rsidR="00C861F2">
        <w:rPr>
          <w:rFonts w:eastAsia="等线"/>
          <w:lang w:val="en-US" w:eastAsia="zh-CN"/>
        </w:rPr>
        <w:t>e.g. PMI</w:t>
      </w:r>
      <w:r w:rsidR="00C861F2" w:rsidRPr="00C2069A">
        <w:rPr>
          <w:rFonts w:eastAsia="等线"/>
          <w:lang w:val="en-US" w:eastAsia="zh-CN"/>
        </w:rPr>
        <w:t>) is generated by AI/ML model</w:t>
      </w:r>
      <w:r w:rsidR="00C861F2">
        <w:rPr>
          <w:rFonts w:eastAsia="等线"/>
          <w:lang w:val="en-US" w:eastAsia="zh-CN"/>
        </w:rPr>
        <w:t>s</w:t>
      </w:r>
      <w:r w:rsidR="00C861F2" w:rsidRPr="00C2069A">
        <w:rPr>
          <w:rFonts w:eastAsia="等线"/>
          <w:lang w:val="en-US" w:eastAsia="zh-CN"/>
        </w:rPr>
        <w:t xml:space="preserve"> (</w:t>
      </w:r>
      <w:r w:rsidR="00C861F2">
        <w:rPr>
          <w:rFonts w:eastAsia="等线"/>
          <w:lang w:val="en-US" w:eastAsia="zh-CN"/>
        </w:rPr>
        <w:t xml:space="preserve">e.g. </w:t>
      </w:r>
      <w:r w:rsidR="00C861F2" w:rsidRPr="00C2069A">
        <w:rPr>
          <w:rFonts w:eastAsia="等线"/>
          <w:lang w:val="en-US" w:eastAsia="zh-CN"/>
        </w:rPr>
        <w:t xml:space="preserve">CSI encoder), rather than </w:t>
      </w:r>
      <w:r w:rsidR="00C861F2">
        <w:rPr>
          <w:rFonts w:eastAsia="等线" w:hint="eastAsia"/>
          <w:lang w:val="en-US" w:eastAsia="zh-CN"/>
        </w:rPr>
        <w:t>codebook</w:t>
      </w:r>
      <w:r w:rsidR="0007722D">
        <w:rPr>
          <w:rFonts w:eastAsia="等线"/>
          <w:lang w:val="en-US" w:eastAsia="zh-CN"/>
        </w:rPr>
        <w:t>s</w:t>
      </w:r>
      <w:r w:rsidR="00C861F2">
        <w:rPr>
          <w:rFonts w:eastAsia="等线"/>
          <w:lang w:val="en-US" w:eastAsia="zh-CN"/>
        </w:rPr>
        <w:t xml:space="preserve"> </w:t>
      </w:r>
      <w:r w:rsidR="0007722D" w:rsidRPr="00C2069A">
        <w:rPr>
          <w:rFonts w:eastAsia="等线"/>
          <w:lang w:val="en-US" w:eastAsia="zh-CN"/>
        </w:rPr>
        <w:t xml:space="preserve">predefined </w:t>
      </w:r>
      <w:r w:rsidR="00C861F2" w:rsidRPr="00C2069A">
        <w:rPr>
          <w:rFonts w:eastAsia="等线"/>
          <w:lang w:val="en-US" w:eastAsia="zh-CN"/>
        </w:rPr>
        <w:t xml:space="preserve">by protocol. </w:t>
      </w:r>
      <w:r w:rsidR="0007722D">
        <w:rPr>
          <w:rFonts w:eastAsia="等线"/>
          <w:lang w:val="en-US" w:eastAsia="zh-CN"/>
        </w:rPr>
        <w:t>Regarding</w:t>
      </w:r>
      <w:r w:rsidR="0007722D" w:rsidRPr="00DA6793">
        <w:rPr>
          <w:rFonts w:eastAsia="等线"/>
          <w:lang w:val="en-US" w:eastAsia="zh-CN"/>
        </w:rPr>
        <w:t xml:space="preserve"> the </w:t>
      </w:r>
      <w:r w:rsidR="0007722D">
        <w:rPr>
          <w:rFonts w:eastAsia="等线"/>
          <w:lang w:val="en-US" w:eastAsia="zh-CN"/>
        </w:rPr>
        <w:t>t</w:t>
      </w:r>
      <w:r w:rsidR="0007722D" w:rsidRPr="00C2069A">
        <w:rPr>
          <w:rFonts w:eastAsia="等线"/>
          <w:lang w:val="en-US" w:eastAsia="zh-CN"/>
        </w:rPr>
        <w:t xml:space="preserve">estability </w:t>
      </w:r>
      <w:r w:rsidR="0007722D" w:rsidRPr="00DA6793">
        <w:rPr>
          <w:rFonts w:eastAsia="等线"/>
          <w:lang w:val="en-US" w:eastAsia="zh-CN"/>
        </w:rPr>
        <w:t xml:space="preserve">of </w:t>
      </w:r>
      <w:r w:rsidR="0007722D">
        <w:rPr>
          <w:rFonts w:eastAsia="等线"/>
          <w:lang w:val="en-US" w:eastAsia="zh-CN"/>
        </w:rPr>
        <w:t xml:space="preserve">two-sided model, </w:t>
      </w:r>
      <w:r w:rsidR="0007722D" w:rsidRPr="00DA6793">
        <w:rPr>
          <w:rFonts w:eastAsia="等线"/>
          <w:lang w:val="en-US" w:eastAsia="zh-CN"/>
        </w:rPr>
        <w:t xml:space="preserve">it is necessary to consider </w:t>
      </w:r>
      <w:r w:rsidR="0007722D">
        <w:rPr>
          <w:rFonts w:eastAsia="等线" w:hint="eastAsia"/>
          <w:lang w:val="en-US" w:eastAsia="zh-CN"/>
        </w:rPr>
        <w:t>bring</w:t>
      </w:r>
      <w:r w:rsidR="0007722D">
        <w:rPr>
          <w:rFonts w:eastAsia="等线"/>
          <w:lang w:val="en-US" w:eastAsia="zh-CN"/>
        </w:rPr>
        <w:t xml:space="preserve"> in </w:t>
      </w:r>
      <w:r w:rsidR="0007722D" w:rsidRPr="00DA6793">
        <w:rPr>
          <w:rFonts w:eastAsia="等线"/>
          <w:lang w:val="en-US" w:eastAsia="zh-CN"/>
        </w:rPr>
        <w:t xml:space="preserve">a </w:t>
      </w:r>
      <w:r w:rsidR="00A16E4E">
        <w:rPr>
          <w:rFonts w:eastAsia="等线" w:hint="eastAsia"/>
          <w:lang w:val="en-US" w:eastAsia="zh-CN"/>
        </w:rPr>
        <w:t>test</w:t>
      </w:r>
      <w:r w:rsidR="00A16E4E">
        <w:rPr>
          <w:rFonts w:eastAsia="等线"/>
          <w:lang w:val="en-US" w:eastAsia="zh-CN"/>
        </w:rPr>
        <w:t xml:space="preserve"> </w:t>
      </w:r>
      <w:r w:rsidR="0007722D" w:rsidRPr="00DA6793">
        <w:rPr>
          <w:rFonts w:eastAsia="等线"/>
          <w:lang w:val="en-US" w:eastAsia="zh-CN"/>
        </w:rPr>
        <w:t xml:space="preserve">model to cooperate with the </w:t>
      </w:r>
      <w:r w:rsidR="0007722D">
        <w:rPr>
          <w:rFonts w:eastAsia="等线"/>
          <w:lang w:val="en-US" w:eastAsia="zh-CN"/>
        </w:rPr>
        <w:t xml:space="preserve">model </w:t>
      </w:r>
      <w:r w:rsidR="001557A6">
        <w:rPr>
          <w:rFonts w:eastAsia="等线"/>
          <w:lang w:val="en-US" w:eastAsia="zh-CN"/>
        </w:rPr>
        <w:t>under test</w:t>
      </w:r>
      <w:r w:rsidR="0007722D">
        <w:rPr>
          <w:rFonts w:eastAsia="等线"/>
          <w:lang w:val="en-US" w:eastAsia="zh-CN"/>
        </w:rPr>
        <w:t xml:space="preserve">. </w:t>
      </w:r>
    </w:p>
    <w:p w14:paraId="20FB0AA7" w14:textId="0EC32FCF" w:rsidR="00C2069A" w:rsidRDefault="0007722D" w:rsidP="00C2069A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For example, a</w:t>
      </w:r>
      <w:r w:rsidR="00C861F2" w:rsidRPr="00C861F2">
        <w:rPr>
          <w:rFonts w:eastAsia="等线"/>
          <w:lang w:val="en-US" w:eastAsia="zh-CN"/>
        </w:rPr>
        <w:t xml:space="preserve"> corresponding </w:t>
      </w:r>
      <w:r w:rsidR="001A0612">
        <w:rPr>
          <w:rFonts w:eastAsia="等线"/>
          <w:lang w:val="en-US" w:eastAsia="zh-CN"/>
        </w:rPr>
        <w:t>encoder/</w:t>
      </w:r>
      <w:r w:rsidR="00C861F2" w:rsidRPr="00C861F2">
        <w:rPr>
          <w:rFonts w:eastAsia="等线"/>
          <w:lang w:val="en-US" w:eastAsia="zh-CN"/>
        </w:rPr>
        <w:t>decod</w:t>
      </w:r>
      <w:r w:rsidR="00DD49AC">
        <w:rPr>
          <w:rFonts w:eastAsia="等线"/>
          <w:lang w:val="en-US" w:eastAsia="zh-CN"/>
        </w:rPr>
        <w:t>er</w:t>
      </w:r>
      <w:r w:rsidR="00C861F2" w:rsidRPr="00C861F2">
        <w:rPr>
          <w:rFonts w:eastAsia="等线"/>
          <w:lang w:val="en-US" w:eastAsia="zh-CN"/>
        </w:rPr>
        <w:t xml:space="preserve"> model </w:t>
      </w:r>
      <w:r>
        <w:rPr>
          <w:rFonts w:eastAsia="等线"/>
          <w:lang w:val="en-US" w:eastAsia="zh-CN"/>
        </w:rPr>
        <w:t>would be</w:t>
      </w:r>
      <w:r w:rsidR="00C861F2" w:rsidRPr="00C861F2">
        <w:rPr>
          <w:rFonts w:eastAsia="等线"/>
          <w:lang w:val="en-US" w:eastAsia="zh-CN"/>
        </w:rPr>
        <w:t xml:space="preserve"> needed to cooperate with </w:t>
      </w:r>
      <w:r w:rsidR="00A4000D">
        <w:rPr>
          <w:rFonts w:eastAsia="等线"/>
          <w:lang w:val="en-US" w:eastAsia="zh-CN"/>
        </w:rPr>
        <w:t>the</w:t>
      </w:r>
      <w:r w:rsidR="00C861F2" w:rsidRPr="00C861F2">
        <w:rPr>
          <w:rFonts w:eastAsia="等线"/>
          <w:lang w:val="en-US" w:eastAsia="zh-CN"/>
        </w:rPr>
        <w:t xml:space="preserve"> </w:t>
      </w:r>
      <w:r w:rsidR="001A0612">
        <w:rPr>
          <w:rFonts w:eastAsia="等线"/>
          <w:lang w:val="en-US" w:eastAsia="zh-CN"/>
        </w:rPr>
        <w:t>decoder/</w:t>
      </w:r>
      <w:r w:rsidR="00C861F2" w:rsidRPr="00C861F2">
        <w:rPr>
          <w:rFonts w:eastAsia="等线"/>
          <w:lang w:val="en-US" w:eastAsia="zh-CN"/>
        </w:rPr>
        <w:t>encoder</w:t>
      </w:r>
      <w:r w:rsidR="001557A6">
        <w:rPr>
          <w:rFonts w:eastAsia="等线"/>
          <w:lang w:val="en-US" w:eastAsia="zh-CN"/>
        </w:rPr>
        <w:t xml:space="preserve"> under test</w:t>
      </w:r>
      <w:r w:rsidR="00C861F2" w:rsidRPr="00C861F2">
        <w:rPr>
          <w:rFonts w:eastAsia="等线"/>
          <w:lang w:val="en-US" w:eastAsia="zh-CN"/>
        </w:rPr>
        <w:t xml:space="preserve"> in order to monitor the </w:t>
      </w:r>
      <w:r w:rsidR="001A0612">
        <w:rPr>
          <w:rFonts w:eastAsia="等线"/>
          <w:lang w:val="en-US" w:eastAsia="zh-CN"/>
        </w:rPr>
        <w:t>decoding/</w:t>
      </w:r>
      <w:r w:rsidR="00C861F2" w:rsidRPr="00C861F2">
        <w:rPr>
          <w:rFonts w:eastAsia="等线"/>
          <w:lang w:val="en-US" w:eastAsia="zh-CN"/>
        </w:rPr>
        <w:t>encoding effect of the PMI</w:t>
      </w:r>
      <w:r w:rsidR="00C861F2">
        <w:rPr>
          <w:rFonts w:eastAsia="等线"/>
          <w:lang w:val="en-US" w:eastAsia="zh-CN"/>
        </w:rPr>
        <w:t>.</w:t>
      </w:r>
      <w:r w:rsidR="00607C50">
        <w:rPr>
          <w:rFonts w:eastAsia="等线"/>
          <w:lang w:val="en-US" w:eastAsia="zh-CN"/>
        </w:rPr>
        <w:t xml:space="preserve"> </w:t>
      </w:r>
      <w:r w:rsidR="00C861F2">
        <w:rPr>
          <w:rFonts w:eastAsia="等线"/>
          <w:lang w:val="en-US" w:eastAsia="zh-CN"/>
        </w:rPr>
        <w:t>O</w:t>
      </w:r>
      <w:r w:rsidR="00C2069A" w:rsidRPr="00C2069A">
        <w:rPr>
          <w:rFonts w:eastAsia="等线"/>
          <w:lang w:val="en-US" w:eastAsia="zh-CN"/>
        </w:rPr>
        <w:t xml:space="preserve">nly by </w:t>
      </w:r>
      <w:r w:rsidR="00A5601D">
        <w:rPr>
          <w:rFonts w:eastAsia="等线"/>
          <w:lang w:val="en-US" w:eastAsia="zh-CN"/>
        </w:rPr>
        <w:t xml:space="preserve">well </w:t>
      </w:r>
      <w:r w:rsidR="00C2069A" w:rsidRPr="00C2069A">
        <w:rPr>
          <w:rFonts w:eastAsia="等线"/>
          <w:lang w:val="en-US" w:eastAsia="zh-CN"/>
        </w:rPr>
        <w:t xml:space="preserve">matching the models deployed </w:t>
      </w:r>
      <w:r>
        <w:rPr>
          <w:rFonts w:eastAsia="等线"/>
          <w:lang w:val="en-US" w:eastAsia="zh-CN"/>
        </w:rPr>
        <w:t>on</w:t>
      </w:r>
      <w:r w:rsidR="00C2069A" w:rsidRPr="00C2069A">
        <w:rPr>
          <w:rFonts w:eastAsia="等线"/>
          <w:lang w:val="en-US" w:eastAsia="zh-CN"/>
        </w:rPr>
        <w:t xml:space="preserve"> UE</w:t>
      </w:r>
      <w:r w:rsidR="00D25F52">
        <w:rPr>
          <w:rFonts w:eastAsia="等线"/>
          <w:lang w:val="en-US" w:eastAsia="zh-CN"/>
        </w:rPr>
        <w:t>&amp;</w:t>
      </w:r>
      <w:r w:rsidR="00C2069A">
        <w:rPr>
          <w:rFonts w:eastAsia="等线"/>
          <w:lang w:val="en-US" w:eastAsia="zh-CN"/>
        </w:rPr>
        <w:t>NW</w:t>
      </w:r>
      <w:r w:rsidR="00C2069A" w:rsidRPr="00C2069A">
        <w:rPr>
          <w:rFonts w:eastAsia="等线"/>
          <w:lang w:val="en-US" w:eastAsia="zh-CN"/>
        </w:rPr>
        <w:t xml:space="preserve"> can the performance of the AI</w:t>
      </w:r>
      <w:r w:rsidR="00C2069A">
        <w:rPr>
          <w:rFonts w:eastAsia="等线"/>
          <w:lang w:val="en-US" w:eastAsia="zh-CN"/>
        </w:rPr>
        <w:t>/ML based</w:t>
      </w:r>
      <w:r w:rsidR="00C2069A" w:rsidRPr="00C2069A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two-sided </w:t>
      </w:r>
      <w:r w:rsidR="00C2069A" w:rsidRPr="00C2069A">
        <w:rPr>
          <w:rFonts w:eastAsia="等线"/>
          <w:lang w:val="en-US" w:eastAsia="zh-CN"/>
        </w:rPr>
        <w:t>solution</w:t>
      </w:r>
      <w:r>
        <w:rPr>
          <w:rFonts w:eastAsia="等线"/>
          <w:lang w:val="en-US" w:eastAsia="zh-CN"/>
        </w:rPr>
        <w:t>s</w:t>
      </w:r>
      <w:r w:rsidR="00C2069A" w:rsidRPr="00C2069A">
        <w:rPr>
          <w:rFonts w:eastAsia="等线"/>
          <w:lang w:val="en-US" w:eastAsia="zh-CN"/>
        </w:rPr>
        <w:t xml:space="preserve"> be guaranteed. Matching at different levels may result in different performance loss.</w:t>
      </w:r>
      <w:r w:rsidR="001A0612">
        <w:rPr>
          <w:rFonts w:eastAsia="等线"/>
          <w:lang w:val="en-US" w:eastAsia="zh-CN"/>
        </w:rPr>
        <w:t xml:space="preserve"> </w:t>
      </w:r>
    </w:p>
    <w:p w14:paraId="59D47D69" w14:textId="787FA047" w:rsidR="00A5601D" w:rsidRDefault="00A5601D" w:rsidP="00A5601D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DB68B5">
        <w:rPr>
          <w:rFonts w:eastAsia="等线"/>
          <w:b/>
          <w:lang w:val="en-US" w:eastAsia="zh-CN"/>
        </w:rPr>
        <w:t>1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testability of </w:t>
      </w:r>
      <w:r>
        <w:rPr>
          <w:rFonts w:eastAsia="等线"/>
          <w:b/>
          <w:lang w:val="en-US" w:eastAsia="zh-CN"/>
        </w:rPr>
        <w:t>two-sided</w:t>
      </w:r>
      <w:r w:rsidRPr="00A5601D">
        <w:rPr>
          <w:rFonts w:eastAsia="等线"/>
          <w:b/>
          <w:lang w:val="en-US" w:eastAsia="zh-CN"/>
        </w:rPr>
        <w:t xml:space="preserve"> model, should introduce </w:t>
      </w:r>
      <w:r w:rsidR="00A16E4E">
        <w:rPr>
          <w:rFonts w:eastAsia="等线" w:hint="eastAsia"/>
          <w:b/>
          <w:lang w:val="en-US" w:eastAsia="zh-CN"/>
        </w:rPr>
        <w:t>test</w:t>
      </w:r>
      <w:r w:rsidR="00A16E4E">
        <w:rPr>
          <w:rFonts w:eastAsia="等线"/>
          <w:b/>
          <w:lang w:val="en-US" w:eastAsia="zh-CN"/>
        </w:rPr>
        <w:t xml:space="preserve"> </w:t>
      </w:r>
      <w:r w:rsidR="001A0612">
        <w:rPr>
          <w:rFonts w:eastAsia="等线"/>
          <w:b/>
          <w:lang w:val="en-US" w:eastAsia="zh-CN"/>
        </w:rPr>
        <w:t xml:space="preserve">encoder(s) </w:t>
      </w:r>
      <w:r w:rsidRPr="00A5601D">
        <w:rPr>
          <w:rFonts w:eastAsia="等线"/>
          <w:b/>
          <w:lang w:val="en-US" w:eastAsia="zh-CN"/>
        </w:rPr>
        <w:t xml:space="preserve">to collaborate with the </w:t>
      </w:r>
      <w:r w:rsidR="008357F7">
        <w:rPr>
          <w:rFonts w:eastAsia="等线"/>
          <w:b/>
          <w:lang w:val="en-US" w:eastAsia="zh-CN"/>
        </w:rPr>
        <w:t xml:space="preserve"> NW </w:t>
      </w:r>
      <w:r w:rsidR="001A0612">
        <w:rPr>
          <w:rFonts w:eastAsia="等线"/>
          <w:b/>
          <w:lang w:val="en-US" w:eastAsia="zh-CN"/>
        </w:rPr>
        <w:t xml:space="preserve">decoder </w:t>
      </w:r>
      <w:r w:rsidR="00A16E4E">
        <w:rPr>
          <w:rFonts w:eastAsia="等线"/>
          <w:b/>
          <w:lang w:val="en-US" w:eastAsia="zh-CN"/>
        </w:rPr>
        <w:t xml:space="preserve">under </w:t>
      </w:r>
      <w:r w:rsidRPr="00A5601D">
        <w:rPr>
          <w:rFonts w:eastAsia="等线"/>
          <w:b/>
          <w:lang w:val="en-US" w:eastAsia="zh-CN"/>
        </w:rPr>
        <w:t>test.</w:t>
      </w:r>
    </w:p>
    <w:p w14:paraId="117573F3" w14:textId="33C9880B" w:rsidR="001A0612" w:rsidRDefault="001A0612" w:rsidP="001A0612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2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testability of </w:t>
      </w:r>
      <w:r>
        <w:rPr>
          <w:rFonts w:eastAsia="等线"/>
          <w:b/>
          <w:lang w:val="en-US" w:eastAsia="zh-CN"/>
        </w:rPr>
        <w:t>two-sided</w:t>
      </w:r>
      <w:r w:rsidRPr="00A5601D">
        <w:rPr>
          <w:rFonts w:eastAsia="等线"/>
          <w:b/>
          <w:lang w:val="en-US" w:eastAsia="zh-CN"/>
        </w:rPr>
        <w:t xml:space="preserve"> model, should introduce </w:t>
      </w:r>
      <w:r w:rsidR="00A16E4E">
        <w:rPr>
          <w:rFonts w:eastAsia="等线"/>
          <w:b/>
          <w:lang w:val="en-US" w:eastAsia="zh-CN"/>
        </w:rPr>
        <w:t>test</w:t>
      </w:r>
      <w:r w:rsidRPr="00A5601D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decoder(s)</w:t>
      </w:r>
      <w:r w:rsidRPr="00A5601D">
        <w:rPr>
          <w:rFonts w:eastAsia="等线"/>
          <w:b/>
          <w:lang w:val="en-US" w:eastAsia="zh-CN"/>
        </w:rPr>
        <w:t xml:space="preserve"> to collaborate with the </w:t>
      </w:r>
      <w:r w:rsidR="008357F7">
        <w:rPr>
          <w:rFonts w:eastAsia="等线"/>
          <w:b/>
          <w:lang w:val="en-US" w:eastAsia="zh-CN"/>
        </w:rPr>
        <w:t xml:space="preserve">UE </w:t>
      </w:r>
      <w:r>
        <w:rPr>
          <w:rFonts w:eastAsia="等线"/>
          <w:b/>
          <w:lang w:val="en-US" w:eastAsia="zh-CN"/>
        </w:rPr>
        <w:t>encoder</w:t>
      </w:r>
      <w:r w:rsidRPr="00A5601D">
        <w:rPr>
          <w:rFonts w:eastAsia="等线"/>
          <w:b/>
          <w:lang w:val="en-US" w:eastAsia="zh-CN"/>
        </w:rPr>
        <w:t xml:space="preserve"> </w:t>
      </w:r>
      <w:r w:rsidR="00A16E4E">
        <w:rPr>
          <w:rFonts w:eastAsia="等线"/>
          <w:b/>
          <w:lang w:val="en-US" w:eastAsia="zh-CN"/>
        </w:rPr>
        <w:t>under test.</w:t>
      </w:r>
    </w:p>
    <w:p w14:paraId="640A750D" w14:textId="418D5562" w:rsidR="00A55839" w:rsidRDefault="00110293" w:rsidP="00A55839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the previous RAN4 meetings, </w:t>
      </w:r>
      <w:r w:rsidR="00A16E4E">
        <w:rPr>
          <w:rFonts w:eastAsia="等线"/>
          <w:lang w:val="en-US" w:eastAsia="zh-CN"/>
        </w:rPr>
        <w:t>4</w:t>
      </w:r>
      <w:r>
        <w:rPr>
          <w:rFonts w:eastAsia="等线"/>
          <w:lang w:val="en-US" w:eastAsia="zh-CN"/>
        </w:rPr>
        <w:t xml:space="preserve"> options on </w:t>
      </w:r>
      <w:r w:rsidR="00A16E4E">
        <w:rPr>
          <w:rFonts w:eastAsia="等线"/>
          <w:lang w:val="en-US" w:eastAsia="zh-CN"/>
        </w:rPr>
        <w:t>test</w:t>
      </w:r>
      <w:r w:rsidR="00A55839">
        <w:rPr>
          <w:rFonts w:eastAsia="等线"/>
          <w:lang w:val="en-US" w:eastAsia="zh-CN"/>
        </w:rPr>
        <w:t xml:space="preserve"> </w:t>
      </w:r>
      <w:r w:rsidR="00A16E4E">
        <w:rPr>
          <w:rFonts w:eastAsia="等线"/>
          <w:lang w:val="en-US" w:eastAsia="zh-CN"/>
        </w:rPr>
        <w:t>decoder</w:t>
      </w:r>
      <w:r w:rsidR="0085798C">
        <w:rPr>
          <w:rFonts w:eastAsia="等线"/>
          <w:lang w:val="en-US" w:eastAsia="zh-CN"/>
        </w:rPr>
        <w:t xml:space="preserve"> </w:t>
      </w:r>
      <w:r w:rsidR="00A55839">
        <w:rPr>
          <w:rFonts w:eastAsia="等线"/>
          <w:lang w:val="en-US" w:eastAsia="zh-CN"/>
        </w:rPr>
        <w:t xml:space="preserve">have been proposed and discussed, i.e., </w:t>
      </w:r>
    </w:p>
    <w:p w14:paraId="09848CEC" w14:textId="7D634CD6" w:rsidR="00A55839" w:rsidRPr="00A55839" w:rsidRDefault="00A55839" w:rsidP="00197DA6">
      <w:pPr>
        <w:pStyle w:val="af6"/>
        <w:numPr>
          <w:ilvl w:val="0"/>
          <w:numId w:val="5"/>
        </w:numPr>
        <w:spacing w:beforeLines="20" w:before="48" w:afterLines="20" w:after="48"/>
        <w:ind w:leftChars="200" w:left="820"/>
        <w:jc w:val="both"/>
        <w:rPr>
          <w:rFonts w:ascii="Times New Roman" w:eastAsia="等线" w:hAnsi="Times New Roman"/>
          <w:sz w:val="20"/>
          <w:lang w:eastAsia="zh-CN"/>
        </w:rPr>
      </w:pPr>
      <w:r w:rsidRPr="00A55839">
        <w:rPr>
          <w:rFonts w:ascii="Times New Roman" w:eastAsia="等线" w:hAnsi="Times New Roman"/>
          <w:sz w:val="20"/>
          <w:lang w:eastAsia="zh-CN"/>
        </w:rPr>
        <w:lastRenderedPageBreak/>
        <w:t xml:space="preserve">Option 1: </w:t>
      </w:r>
      <w:r w:rsidR="00A16E4E">
        <w:rPr>
          <w:rFonts w:ascii="Times New Roman" w:eastAsia="等线" w:hAnsi="Times New Roman"/>
          <w:sz w:val="20"/>
          <w:lang w:eastAsia="zh-CN"/>
        </w:rPr>
        <w:t>test</w:t>
      </w:r>
      <w:r w:rsidRPr="00A55839">
        <w:rPr>
          <w:rFonts w:ascii="Times New Roman" w:eastAsia="等线" w:hAnsi="Times New Roman"/>
          <w:sz w:val="20"/>
          <w:lang w:eastAsia="zh-CN"/>
        </w:rPr>
        <w:t xml:space="preserve"> decoder is provided by the vendor of the encoder</w:t>
      </w:r>
    </w:p>
    <w:p w14:paraId="10F4A5DD" w14:textId="25425929" w:rsidR="00A55839" w:rsidRPr="00A55839" w:rsidRDefault="00A55839" w:rsidP="00197DA6">
      <w:pPr>
        <w:pStyle w:val="af6"/>
        <w:numPr>
          <w:ilvl w:val="0"/>
          <w:numId w:val="5"/>
        </w:numPr>
        <w:spacing w:beforeLines="20" w:before="48" w:afterLines="20" w:after="48"/>
        <w:ind w:leftChars="200" w:left="820"/>
        <w:jc w:val="both"/>
        <w:rPr>
          <w:rFonts w:ascii="Times New Roman" w:eastAsia="等线" w:hAnsi="Times New Roman"/>
          <w:sz w:val="20"/>
          <w:lang w:eastAsia="zh-CN"/>
        </w:rPr>
      </w:pPr>
      <w:r w:rsidRPr="00A55839">
        <w:rPr>
          <w:rFonts w:ascii="Times New Roman" w:eastAsia="等线" w:hAnsi="Times New Roman"/>
          <w:sz w:val="20"/>
          <w:lang w:eastAsia="zh-CN"/>
        </w:rPr>
        <w:t xml:space="preserve">Option 2: </w:t>
      </w:r>
      <w:r w:rsidR="00A16E4E">
        <w:rPr>
          <w:rFonts w:ascii="Times New Roman" w:eastAsia="等线" w:hAnsi="Times New Roman"/>
          <w:sz w:val="20"/>
          <w:lang w:eastAsia="zh-CN"/>
        </w:rPr>
        <w:t>test</w:t>
      </w:r>
      <w:r w:rsidRPr="00A55839">
        <w:rPr>
          <w:rFonts w:ascii="Times New Roman" w:eastAsia="等线" w:hAnsi="Times New Roman"/>
          <w:sz w:val="20"/>
          <w:lang w:eastAsia="zh-CN"/>
        </w:rPr>
        <w:t xml:space="preserve"> decoder is provided by the vendor of the decoder</w:t>
      </w:r>
    </w:p>
    <w:p w14:paraId="3C933203" w14:textId="6587B0DD" w:rsidR="00A55839" w:rsidRPr="00A55839" w:rsidRDefault="00A55839" w:rsidP="00197DA6">
      <w:pPr>
        <w:pStyle w:val="af6"/>
        <w:numPr>
          <w:ilvl w:val="0"/>
          <w:numId w:val="5"/>
        </w:numPr>
        <w:spacing w:beforeLines="20" w:before="48" w:afterLines="20" w:after="48"/>
        <w:ind w:leftChars="200" w:left="820"/>
        <w:jc w:val="both"/>
        <w:rPr>
          <w:rFonts w:ascii="Times New Roman" w:eastAsia="等线" w:hAnsi="Times New Roman"/>
          <w:sz w:val="20"/>
          <w:lang w:eastAsia="zh-CN"/>
        </w:rPr>
      </w:pPr>
      <w:r w:rsidRPr="00A55839">
        <w:rPr>
          <w:rFonts w:ascii="Times New Roman" w:eastAsia="等线" w:hAnsi="Times New Roman"/>
          <w:sz w:val="20"/>
          <w:lang w:eastAsia="zh-CN"/>
        </w:rPr>
        <w:t xml:space="preserve">Option 3: The </w:t>
      </w:r>
      <w:r w:rsidR="00A16E4E">
        <w:rPr>
          <w:rFonts w:ascii="Times New Roman" w:eastAsia="等线" w:hAnsi="Times New Roman"/>
          <w:sz w:val="20"/>
          <w:lang w:eastAsia="zh-CN"/>
        </w:rPr>
        <w:t>test</w:t>
      </w:r>
      <w:r w:rsidRPr="00A55839">
        <w:rPr>
          <w:rFonts w:ascii="Times New Roman" w:eastAsia="等线" w:hAnsi="Times New Roman"/>
          <w:sz w:val="20"/>
          <w:lang w:eastAsia="zh-CN"/>
        </w:rPr>
        <w:t xml:space="preserve"> decoder(s) are fully specified and captured in RAN4 spec.</w:t>
      </w:r>
    </w:p>
    <w:p w14:paraId="59F0995B" w14:textId="735CA1D2" w:rsidR="005468F3" w:rsidRDefault="00A55839" w:rsidP="00A16E4E">
      <w:pPr>
        <w:pStyle w:val="af6"/>
        <w:numPr>
          <w:ilvl w:val="0"/>
          <w:numId w:val="5"/>
        </w:numPr>
        <w:spacing w:beforeLines="20" w:before="48" w:afterLines="20" w:after="48"/>
        <w:ind w:leftChars="200" w:left="820"/>
        <w:jc w:val="both"/>
        <w:rPr>
          <w:rFonts w:ascii="Times New Roman" w:eastAsia="等线" w:hAnsi="Times New Roman"/>
          <w:sz w:val="20"/>
          <w:lang w:eastAsia="zh-CN"/>
        </w:rPr>
      </w:pPr>
      <w:r w:rsidRPr="00A55839">
        <w:rPr>
          <w:rFonts w:ascii="Times New Roman" w:eastAsia="等线" w:hAnsi="Times New Roman"/>
          <w:sz w:val="20"/>
          <w:lang w:eastAsia="zh-CN"/>
        </w:rPr>
        <w:t xml:space="preserve">Option 4: The </w:t>
      </w:r>
      <w:r w:rsidR="00A16E4E">
        <w:rPr>
          <w:rFonts w:ascii="Times New Roman" w:eastAsia="等线" w:hAnsi="Times New Roman"/>
          <w:sz w:val="20"/>
          <w:lang w:eastAsia="zh-CN"/>
        </w:rPr>
        <w:t>test</w:t>
      </w:r>
      <w:r w:rsidRPr="00A55839">
        <w:rPr>
          <w:rFonts w:ascii="Times New Roman" w:eastAsia="等线" w:hAnsi="Times New Roman"/>
          <w:sz w:val="20"/>
          <w:lang w:eastAsia="zh-CN"/>
        </w:rPr>
        <w:t xml:space="preserve"> decoder(s) are partially specified and captured in RAN4 spec.</w:t>
      </w:r>
    </w:p>
    <w:p w14:paraId="4638F721" w14:textId="77777777" w:rsidR="00A16E4E" w:rsidRPr="00A16E4E" w:rsidRDefault="00A16E4E" w:rsidP="00A16E4E">
      <w:pPr>
        <w:pStyle w:val="af6"/>
        <w:spacing w:beforeLines="20" w:before="48" w:afterLines="20" w:after="48"/>
        <w:ind w:left="820"/>
        <w:jc w:val="both"/>
        <w:rPr>
          <w:rFonts w:ascii="Times New Roman" w:eastAsia="等线" w:hAnsi="Times New Roman"/>
          <w:sz w:val="20"/>
          <w:lang w:eastAsia="zh-CN"/>
        </w:rPr>
      </w:pPr>
    </w:p>
    <w:p w14:paraId="7E382F44" w14:textId="64791D92" w:rsidR="0051217C" w:rsidRDefault="0051217C" w:rsidP="00DA6793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According to our understanding, </w:t>
      </w:r>
      <w:r w:rsidR="009E5CF8">
        <w:rPr>
          <w:rFonts w:eastAsia="等线"/>
          <w:lang w:val="en-US" w:eastAsia="zh-CN"/>
        </w:rPr>
        <w:t xml:space="preserve">the </w:t>
      </w:r>
      <w:r>
        <w:rPr>
          <w:rFonts w:eastAsia="等线"/>
          <w:lang w:val="en-US" w:eastAsia="zh-CN"/>
        </w:rPr>
        <w:t xml:space="preserve">pros and cons </w:t>
      </w:r>
      <w:r w:rsidR="0085798C">
        <w:rPr>
          <w:rFonts w:eastAsia="等线"/>
          <w:lang w:val="en-US" w:eastAsia="zh-CN"/>
        </w:rPr>
        <w:t>of</w:t>
      </w:r>
      <w:r>
        <w:rPr>
          <w:rFonts w:eastAsia="等线"/>
          <w:lang w:val="en-US" w:eastAsia="zh-CN"/>
        </w:rPr>
        <w:t xml:space="preserve"> </w:t>
      </w:r>
      <w:r w:rsidR="009E5CF8">
        <w:rPr>
          <w:rFonts w:eastAsia="等线"/>
          <w:lang w:val="en-US" w:eastAsia="zh-CN"/>
        </w:rPr>
        <w:t xml:space="preserve">different options for </w:t>
      </w:r>
      <w:r w:rsidR="00A0255E">
        <w:rPr>
          <w:rFonts w:eastAsia="等线"/>
          <w:lang w:val="en-US" w:eastAsia="zh-CN"/>
        </w:rPr>
        <w:t>test</w:t>
      </w:r>
      <w:r w:rsidR="0085798C">
        <w:rPr>
          <w:rFonts w:eastAsia="等线"/>
          <w:lang w:val="en-US" w:eastAsia="zh-CN"/>
        </w:rPr>
        <w:t xml:space="preserve"> </w:t>
      </w:r>
      <w:r w:rsidR="009E5CF8">
        <w:rPr>
          <w:rFonts w:eastAsia="等线"/>
          <w:lang w:val="en-US" w:eastAsia="zh-CN"/>
        </w:rPr>
        <w:t>decoder</w:t>
      </w:r>
      <w:r>
        <w:rPr>
          <w:rFonts w:eastAsia="等线"/>
          <w:lang w:val="en-US" w:eastAsia="zh-CN"/>
        </w:rPr>
        <w:t xml:space="preserve"> are listed below,</w:t>
      </w:r>
    </w:p>
    <w:p w14:paraId="2EBED805" w14:textId="06902174" w:rsidR="009D48C4" w:rsidRDefault="009D48C4" w:rsidP="009D48C4">
      <w:pPr>
        <w:spacing w:beforeLines="20" w:before="48" w:afterLines="20" w:after="48"/>
        <w:jc w:val="center"/>
        <w:rPr>
          <w:rFonts w:eastAsia="等线"/>
          <w:b/>
          <w:lang w:val="en-US" w:eastAsia="zh-CN"/>
        </w:rPr>
      </w:pPr>
      <w:r w:rsidRPr="009D48C4">
        <w:rPr>
          <w:rFonts w:eastAsia="等线"/>
          <w:b/>
          <w:lang w:val="en-US" w:eastAsia="zh-CN"/>
        </w:rPr>
        <w:t>Table 1</w:t>
      </w:r>
      <w:r>
        <w:rPr>
          <w:rFonts w:eastAsia="等线"/>
          <w:b/>
          <w:lang w:val="en-US" w:eastAsia="zh-CN"/>
        </w:rPr>
        <w:t xml:space="preserve"> </w:t>
      </w:r>
      <w:r w:rsidRPr="009D48C4">
        <w:rPr>
          <w:rFonts w:eastAsia="等线"/>
          <w:b/>
          <w:lang w:val="en-US" w:eastAsia="zh-CN"/>
        </w:rPr>
        <w:t xml:space="preserve">pros and cons </w:t>
      </w:r>
      <w:r w:rsidR="009E5CF8">
        <w:rPr>
          <w:rFonts w:eastAsia="等线"/>
          <w:b/>
          <w:lang w:val="en-US" w:eastAsia="zh-CN"/>
        </w:rPr>
        <w:t>of</w:t>
      </w:r>
      <w:r w:rsidR="0085798C">
        <w:rPr>
          <w:rFonts w:eastAsia="等线"/>
          <w:b/>
          <w:lang w:val="en-US" w:eastAsia="zh-CN"/>
        </w:rPr>
        <w:t xml:space="preserve"> different</w:t>
      </w:r>
      <w:r w:rsidRPr="009D48C4">
        <w:rPr>
          <w:rFonts w:eastAsia="等线"/>
          <w:b/>
          <w:lang w:val="en-US" w:eastAsia="zh-CN"/>
        </w:rPr>
        <w:t xml:space="preserve"> </w:t>
      </w:r>
      <w:r w:rsidR="009E5CF8">
        <w:rPr>
          <w:rFonts w:eastAsia="等线"/>
          <w:b/>
          <w:lang w:val="en-US" w:eastAsia="zh-CN"/>
        </w:rPr>
        <w:t xml:space="preserve">options for </w:t>
      </w:r>
      <w:r w:rsidR="00A0255E">
        <w:rPr>
          <w:rFonts w:eastAsia="等线"/>
          <w:b/>
          <w:lang w:val="en-US" w:eastAsia="zh-CN"/>
        </w:rPr>
        <w:t>test</w:t>
      </w:r>
      <w:r w:rsidR="0085798C">
        <w:rPr>
          <w:rFonts w:eastAsia="等线"/>
          <w:b/>
          <w:lang w:val="en-US" w:eastAsia="zh-CN"/>
        </w:rPr>
        <w:t xml:space="preserve"> decoder</w:t>
      </w:r>
    </w:p>
    <w:tbl>
      <w:tblPr>
        <w:tblStyle w:val="19"/>
        <w:tblW w:w="0" w:type="auto"/>
        <w:tblInd w:w="0" w:type="dxa"/>
        <w:tblLook w:val="04A0" w:firstRow="1" w:lastRow="0" w:firstColumn="1" w:lastColumn="0" w:noHBand="0" w:noVBand="1"/>
      </w:tblPr>
      <w:tblGrid>
        <w:gridCol w:w="1905"/>
        <w:gridCol w:w="1597"/>
        <w:gridCol w:w="1599"/>
        <w:gridCol w:w="1597"/>
        <w:gridCol w:w="1598"/>
      </w:tblGrid>
      <w:tr w:rsidR="00596E93" w:rsidRPr="004A7892" w14:paraId="48069A56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BF88" w14:textId="77777777" w:rsidR="00596E93" w:rsidRPr="004A7892" w:rsidRDefault="00596E93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7AF4" w14:textId="77777777" w:rsidR="00596E93" w:rsidRPr="004A7892" w:rsidRDefault="00596E93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Option 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C579" w14:textId="77777777" w:rsidR="00596E93" w:rsidRPr="004A7892" w:rsidRDefault="00596E93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Option 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7CD6" w14:textId="77777777" w:rsidR="00596E93" w:rsidRPr="004A7892" w:rsidRDefault="00596E93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Option 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FB55" w14:textId="77777777" w:rsidR="00596E93" w:rsidRPr="004A7892" w:rsidRDefault="00596E93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Option 4</w:t>
            </w:r>
          </w:p>
        </w:tc>
      </w:tr>
      <w:tr w:rsidR="00596E93" w:rsidRPr="004A7892" w14:paraId="162523A7" w14:textId="77777777" w:rsidTr="00A20ED7">
        <w:tc>
          <w:tcPr>
            <w:tcW w:w="8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A065" w14:textId="77777777" w:rsidR="00596E93" w:rsidRPr="004A7892" w:rsidRDefault="00596E93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Clarification of options</w:t>
            </w:r>
          </w:p>
        </w:tc>
      </w:tr>
      <w:tr w:rsidR="00596E93" w:rsidRPr="004A7892" w14:paraId="4A430A17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72CB" w14:textId="77777777" w:rsidR="00596E93" w:rsidRPr="004A7892" w:rsidRDefault="00596E93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Source of the test decoder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A744" w14:textId="04971879" w:rsidR="00596E93" w:rsidRPr="004A7892" w:rsidRDefault="004D3F9D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CD84" w14:textId="0DF35F9F" w:rsidR="00596E93" w:rsidRPr="004A7892" w:rsidRDefault="004D3F9D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NW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3DDC" w14:textId="1114E5C7" w:rsidR="00596E93" w:rsidRPr="004A7892" w:rsidRDefault="00A16E4E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RAN4 spec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F2E4" w14:textId="4CA8013F" w:rsidR="00596E93" w:rsidRPr="004A7892" w:rsidRDefault="00A16E4E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RAN4 spec</w:t>
            </w:r>
            <w:r w:rsidR="004D3F9D"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and [TE]</w:t>
            </w:r>
          </w:p>
        </w:tc>
      </w:tr>
      <w:tr w:rsidR="004D3F9D" w:rsidRPr="004A7892" w14:paraId="08C8FF7B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F877" w14:textId="77777777" w:rsidR="004D3F9D" w:rsidRPr="004A7892" w:rsidRDefault="004D3F9D" w:rsidP="004D3F9D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4A7892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Source of decoder training data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941F" w14:textId="45367C5F" w:rsidR="004D3F9D" w:rsidRPr="004A7892" w:rsidRDefault="004D3F9D" w:rsidP="004D3F9D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2728" w14:textId="564E2A4B" w:rsidR="004D3F9D" w:rsidRPr="004A7892" w:rsidRDefault="004D3F9D" w:rsidP="004D3F9D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NW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DE5B" w14:textId="1E6DAC45" w:rsidR="004D3F9D" w:rsidRPr="004A7892" w:rsidRDefault="004D3F9D" w:rsidP="004D3F9D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RAN4 spec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2511" w14:textId="7076A6D5" w:rsidR="004D3F9D" w:rsidRPr="004A7892" w:rsidRDefault="004D3F9D" w:rsidP="004D3F9D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RAN4 spec and [TE]</w:t>
            </w:r>
          </w:p>
        </w:tc>
      </w:tr>
      <w:tr w:rsidR="001A50CF" w:rsidRPr="004A7892" w14:paraId="3AFC9B0B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C04B" w14:textId="77777777" w:rsidR="001A50CF" w:rsidRPr="004A7892" w:rsidRDefault="001A50CF" w:rsidP="001A50CF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DUT vendor knowledge of the test decoder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AFFA" w14:textId="6D7350FB" w:rsidR="001A50CF" w:rsidRPr="004A7892" w:rsidRDefault="001A50CF" w:rsidP="001A50CF">
            <w:pPr>
              <w:jc w:val="both"/>
              <w:rPr>
                <w:rFonts w:ascii="Times New Roman" w:eastAsia="等线" w:hAnsi="Times New Roman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 Full knowledge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BC2C" w14:textId="4CD1DC0C" w:rsidR="001A50CF" w:rsidRPr="004A7892" w:rsidRDefault="001A50CF" w:rsidP="001A50CF">
            <w:pPr>
              <w:jc w:val="both"/>
              <w:rPr>
                <w:rFonts w:ascii="Times New Roman" w:eastAsia="等线" w:hAnsi="Times New Roman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No, need assisted indication of the test decoder knowledge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C038" w14:textId="1C876FEA" w:rsidR="001A50CF" w:rsidRPr="004A7892" w:rsidRDefault="001A50CF" w:rsidP="001A50CF">
            <w:pPr>
              <w:jc w:val="both"/>
              <w:rPr>
                <w:rFonts w:ascii="Times New Roman" w:eastAsia="等线" w:hAnsi="Times New Roman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 Full knowledge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152F" w14:textId="0984E26A" w:rsidR="001A50CF" w:rsidRPr="004A7892" w:rsidRDefault="001A50CF" w:rsidP="001A50CF">
            <w:pPr>
              <w:jc w:val="both"/>
              <w:rPr>
                <w:rFonts w:ascii="Times New Roman" w:eastAsia="等线" w:hAnsi="Times New Roman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Partially, </w:t>
            </w:r>
            <w:r w:rsidR="00046E09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may </w:t>
            </w: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need assisted indication of the test decoder knowledge</w:t>
            </w:r>
          </w:p>
        </w:tc>
      </w:tr>
      <w:tr w:rsidR="001A50CF" w:rsidRPr="004A7892" w14:paraId="3AB7E7A8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CF37" w14:textId="77777777" w:rsidR="001A50CF" w:rsidRPr="004A7892" w:rsidRDefault="001A50CF" w:rsidP="001A50CF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Supported training collaboration type (source of training data should be consistent with the collaboration type)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F12F" w14:textId="45E52DBE" w:rsidR="001A50CF" w:rsidRPr="004A7892" w:rsidRDefault="00C86D20" w:rsidP="001A50CF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Type1 and Type3,</w:t>
            </w:r>
          </w:p>
          <w:p w14:paraId="2838F441" w14:textId="5F764AFF" w:rsidR="001A50CF" w:rsidRPr="004A7892" w:rsidRDefault="00C86D20" w:rsidP="001A50CF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For example, UE first trains its encoder and a corresponding decoder, and then transmits the decoder to NW, or </w:t>
            </w:r>
            <w:r w:rsidR="00E7791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transmits 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a dataset that can assist NW in training its decoder</w:t>
            </w:r>
            <w:r w:rsidR="00E7791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to NW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. Under these conditions, when testing UE side encoder, the NW side decoder provided by the U</w:t>
            </w:r>
            <w:r w:rsidR="00E7791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E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can be used as </w:t>
            </w:r>
            <w:r w:rsidR="00E7791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the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test </w:t>
            </w:r>
            <w:r w:rsidR="00E7791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decoder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.</w:t>
            </w:r>
          </w:p>
          <w:p w14:paraId="0A1E18C5" w14:textId="57DE3A9F" w:rsidR="00B6311B" w:rsidRPr="004A7892" w:rsidRDefault="00B6311B" w:rsidP="001A50CF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Type2 is deprioritized in RAN1#111 meeting.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A06E" w14:textId="3BB4911F" w:rsidR="001A50CF" w:rsidRPr="004A7892" w:rsidRDefault="00772AED" w:rsidP="001A50CF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Type1 and </w:t>
            </w:r>
            <w:r w:rsidR="001A50CF"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Type3</w:t>
            </w:r>
            <w:r w:rsidR="00C86D20"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,</w:t>
            </w:r>
          </w:p>
          <w:p w14:paraId="56E701EE" w14:textId="4B0176FD" w:rsidR="00772AED" w:rsidRPr="004A7892" w:rsidRDefault="00772AED" w:rsidP="001A50CF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For example, </w:t>
            </w:r>
            <w:r w:rsidR="00C86D20"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NW first trains its decoder and a corresponding encoder, and then transmits the encoder to UE, or </w:t>
            </w:r>
            <w:r w:rsidR="00E7791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transmits </w:t>
            </w:r>
            <w:r w:rsidR="00C86D20"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a dataset that can assist UE in training its encoder</w:t>
            </w:r>
            <w:r w:rsidR="00E7791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to UE</w:t>
            </w:r>
            <w:r w:rsidR="00C86D20"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. Under these conditions, when testing UE side encoder, the NW side decoder provided by the NW can be used as </w:t>
            </w:r>
            <w:r w:rsidR="00E7791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the</w:t>
            </w:r>
            <w:r w:rsidR="00C86D20"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test </w:t>
            </w:r>
            <w:r w:rsidR="00E7791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decoder</w:t>
            </w:r>
            <w:r w:rsidR="00C86D20"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.</w:t>
            </w:r>
          </w:p>
          <w:p w14:paraId="3FA9025A" w14:textId="7741FD9F" w:rsidR="00B6311B" w:rsidRPr="004A7892" w:rsidRDefault="00B6311B" w:rsidP="001A50CF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Type2 is deprioritized in RAN1#111 meeting.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BAB8" w14:textId="77777777" w:rsidR="00B6311B" w:rsidRPr="004A7892" w:rsidRDefault="00B6311B" w:rsidP="00B6311B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Type1 and Type3,</w:t>
            </w:r>
          </w:p>
          <w:p w14:paraId="51CC06CB" w14:textId="4FA036C0" w:rsidR="00B6311B" w:rsidRPr="004A7892" w:rsidRDefault="00B6311B" w:rsidP="001A50CF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Type2 is deprioritized in RAN1#111 meeting.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0A85" w14:textId="77777777" w:rsidR="00B6311B" w:rsidRPr="004A7892" w:rsidRDefault="00B6311B" w:rsidP="00B6311B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Type1 and Type3,</w:t>
            </w:r>
          </w:p>
          <w:p w14:paraId="1B2D7A42" w14:textId="7DF55325" w:rsidR="00B6311B" w:rsidRPr="004A7892" w:rsidRDefault="00B6311B" w:rsidP="001A50CF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Type2 is deprioritized in RAN1#111 meeting.</w:t>
            </w:r>
          </w:p>
        </w:tc>
      </w:tr>
      <w:tr w:rsidR="004A7892" w:rsidRPr="004A7892" w14:paraId="04C910DF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DBEB" w14:textId="77777777" w:rsidR="004A7892" w:rsidRPr="004A7892" w:rsidRDefault="004A7892" w:rsidP="004A7892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Test decoder verification procedure at TE and/or DUT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8F93" w14:textId="41D3B20E" w:rsidR="004A7892" w:rsidRPr="004A7892" w:rsidRDefault="004A7892" w:rsidP="004A7892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E600" w14:textId="79F26B1F" w:rsidR="004A7892" w:rsidRPr="004A7892" w:rsidRDefault="004A7892" w:rsidP="004A7892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618C" w14:textId="23428E82" w:rsidR="004A7892" w:rsidRPr="004A7892" w:rsidRDefault="004A7892" w:rsidP="004A7892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FFA5" w14:textId="45803A79" w:rsidR="004A7892" w:rsidRPr="004A7892" w:rsidRDefault="004A7892" w:rsidP="004A7892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</w:tr>
      <w:tr w:rsidR="004A7892" w:rsidRPr="004A7892" w14:paraId="0B6CE768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E9C5" w14:textId="77777777" w:rsidR="004A7892" w:rsidRPr="004A7892" w:rsidRDefault="004A7892" w:rsidP="004A7892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4A7892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Feasibility of test decoder verification procedure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EB3A" w14:textId="6EAC8775" w:rsidR="004A7892" w:rsidRPr="004A7892" w:rsidRDefault="004A7892" w:rsidP="004A7892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06E9" w14:textId="1A49B2C7" w:rsidR="004A7892" w:rsidRPr="004A7892" w:rsidRDefault="004A7892" w:rsidP="004A7892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CF6A" w14:textId="03D4BBC3" w:rsidR="004A7892" w:rsidRPr="004A7892" w:rsidRDefault="004A7892" w:rsidP="004A7892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0D3D" w14:textId="0EB8991B" w:rsidR="004A7892" w:rsidRPr="004A7892" w:rsidRDefault="004A7892" w:rsidP="004A7892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</w:tr>
      <w:tr w:rsidR="001A50CF" w:rsidRPr="004A7892" w14:paraId="5FFD511C" w14:textId="77777777" w:rsidTr="00A20ED7">
        <w:tc>
          <w:tcPr>
            <w:tcW w:w="8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3933" w14:textId="77777777" w:rsidR="001A50CF" w:rsidRPr="004A7892" w:rsidRDefault="001A50CF" w:rsidP="001A50CF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Pros/Cons analysis</w:t>
            </w:r>
          </w:p>
        </w:tc>
      </w:tr>
      <w:tr w:rsidR="00425E29" w:rsidRPr="004A7892" w14:paraId="3C4D69BF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9B7B" w14:textId="77777777" w:rsidR="00425E29" w:rsidRPr="004A7892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Reflection on the real deployment (knowledge of model, training type, etc.)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7E45" w14:textId="461CE7F6" w:rsidR="00425E29" w:rsidRPr="004A7892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training data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0CEF" w14:textId="5F0CBDD2" w:rsidR="00425E29" w:rsidRPr="004A7892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training data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0DEF" w14:textId="0CA016B9" w:rsidR="00425E29" w:rsidRPr="004A7892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training data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4CE3" w14:textId="26CA2325" w:rsidR="00425E29" w:rsidRPr="004A7892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training data</w:t>
            </w:r>
          </w:p>
        </w:tc>
      </w:tr>
      <w:tr w:rsidR="00425E29" w:rsidRPr="004A7892" w14:paraId="390194C8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9098" w14:textId="77777777" w:rsidR="00425E29" w:rsidRPr="004A7892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TE requirements to deploy the decoder (e.g. training, </w:t>
            </w: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lastRenderedPageBreak/>
              <w:t>complexity, interoperability)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ED35" w14:textId="77777777" w:rsidR="00425E29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lastRenderedPageBreak/>
              <w:t xml:space="preserve">High, </w:t>
            </w:r>
          </w:p>
          <w:p w14:paraId="2CDD3D39" w14:textId="77777777" w:rsidR="00425E29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lastRenderedPageBreak/>
              <w:t xml:space="preserve">TE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needs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to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support various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test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decoders specific to different devices, particularly when there are a multitude of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test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decoder providers(e.g. UEs).</w:t>
            </w:r>
          </w:p>
          <w:p w14:paraId="755DC047" w14:textId="5821EC57" w:rsidR="00425E29" w:rsidRPr="004A7892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And also d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on the granularity of test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decoder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5A50" w14:textId="797CA164" w:rsidR="00425E29" w:rsidRDefault="00425E29" w:rsidP="00425E2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lastRenderedPageBreak/>
              <w:t xml:space="preserve">Relatively high, </w:t>
            </w:r>
          </w:p>
          <w:p w14:paraId="53863A8F" w14:textId="77777777" w:rsidR="00425E29" w:rsidRDefault="00425E29" w:rsidP="00425E2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lastRenderedPageBreak/>
              <w:t xml:space="preserve">TE needs to support different 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test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decoders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from NW vendors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.</w:t>
            </w:r>
          </w:p>
          <w:p w14:paraId="28A65251" w14:textId="5F8163AD" w:rsidR="00425E29" w:rsidRPr="004A7892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And also d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on the granularity of test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decoder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B0DB" w14:textId="28A8E6AC" w:rsidR="00425E29" w:rsidRDefault="004B1817" w:rsidP="00425E2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lastRenderedPageBreak/>
              <w:t>Medium</w:t>
            </w:r>
            <w:r w:rsid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,</w:t>
            </w:r>
          </w:p>
          <w:p w14:paraId="1DB2C80C" w14:textId="4CBA8345" w:rsidR="00425E29" w:rsidRDefault="00425E29" w:rsidP="00425E2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lastRenderedPageBreak/>
              <w:t>TE need</w:t>
            </w:r>
            <w:r w:rsidR="004B1817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s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to provide support for a limited number of 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test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decoders that specified and captured in RAN4 spec.</w:t>
            </w:r>
          </w:p>
          <w:p w14:paraId="0FB0A972" w14:textId="6EB1274F" w:rsidR="00425E29" w:rsidRPr="00425E29" w:rsidRDefault="00425E29" w:rsidP="00425E2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And also d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on the granularity of test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decoder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E22F" w14:textId="77777777" w:rsidR="004B1817" w:rsidRDefault="004B1817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lastRenderedPageBreak/>
              <w:t xml:space="preserve">Medium, </w:t>
            </w:r>
          </w:p>
          <w:p w14:paraId="6F85651B" w14:textId="5D902C2F" w:rsidR="00425E29" w:rsidRDefault="00425E29" w:rsidP="00425E2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lastRenderedPageBreak/>
              <w:t>TE need</w:t>
            </w:r>
            <w:r w:rsidR="004B1817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s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to provide support for a limited number of 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test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decoders that specified and captured in RAN4 spec.</w:t>
            </w:r>
          </w:p>
          <w:p w14:paraId="076140DA" w14:textId="6B84BD88" w:rsidR="00425E29" w:rsidRPr="00425E29" w:rsidRDefault="00425E29" w:rsidP="00425E2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And also d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on the granularity of test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decoder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.</w:t>
            </w:r>
          </w:p>
        </w:tc>
      </w:tr>
      <w:tr w:rsidR="00425E29" w:rsidRPr="004A7892" w14:paraId="169032A8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8F3B" w14:textId="77777777" w:rsidR="00425E29" w:rsidRPr="004A7892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lastRenderedPageBreak/>
              <w:t>Specification Effort (e.g. test decoder)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76FE" w14:textId="6A2304CD" w:rsidR="00425E29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Medium,</w:t>
            </w:r>
          </w:p>
          <w:p w14:paraId="2C44845B" w14:textId="510D5DDF" w:rsidR="00425E29" w:rsidRPr="004A7892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The test may involve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test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model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/data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indication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and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delivery</w:t>
            </w:r>
            <w:r w:rsidR="002514EA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D1A5" w14:textId="5C7C2854" w:rsidR="00425E29" w:rsidRDefault="00425E29" w:rsidP="00425E2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Medium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,</w:t>
            </w:r>
          </w:p>
          <w:p w14:paraId="5B965A31" w14:textId="05380466" w:rsidR="00425E29" w:rsidRPr="004A7892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The test may involve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test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model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/data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indication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and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delivery</w:t>
            </w:r>
            <w:r w:rsidR="002514EA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2AED" w14:textId="5BA522C7" w:rsidR="00425E29" w:rsidRDefault="00425E29" w:rsidP="00425E2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High,</w:t>
            </w:r>
          </w:p>
          <w:p w14:paraId="320F006A" w14:textId="6D2E1E81" w:rsidR="00425E29" w:rsidRPr="004A7892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Consensus of a </w:t>
            </w:r>
            <w:r w:rsidR="004D288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test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model(s) in RAN4 is a challenging task.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2D62" w14:textId="15B85517" w:rsidR="00425E29" w:rsidRDefault="00425E29" w:rsidP="00425E29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High,</w:t>
            </w:r>
          </w:p>
          <w:p w14:paraId="048FAA98" w14:textId="06CDE79E" w:rsidR="00425E29" w:rsidRPr="004A7892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Consensus of a </w:t>
            </w:r>
            <w:r w:rsidR="004D288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test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model(s) in RAN4 is a challenging task.</w:t>
            </w:r>
          </w:p>
        </w:tc>
      </w:tr>
      <w:tr w:rsidR="00425E29" w:rsidRPr="004A7892" w14:paraId="04D700EF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1BAB" w14:textId="77777777" w:rsidR="00425E29" w:rsidRPr="004A7892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Confidentiality/IP issues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97F4" w14:textId="3BEC87F4" w:rsidR="00C70A87" w:rsidRDefault="00BD194D" w:rsidP="00C70A8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With t</w:t>
            </w:r>
            <w:r w:rsidR="00C70A8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est decoder </w:t>
            </w:r>
            <w:r w:rsidR="00C70A87" w:rsidRPr="00C70A8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exposure</w:t>
            </w:r>
            <w:r w:rsidR="00C70A8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in training collaboration type1.</w:t>
            </w:r>
          </w:p>
          <w:p w14:paraId="13D63149" w14:textId="0EA2DC6C" w:rsidR="00C70A87" w:rsidRPr="004A7892" w:rsidRDefault="00C70A87" w:rsidP="00C70A8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model exposure in training collaboration type3.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7134" w14:textId="5BB720C3" w:rsidR="00C70A87" w:rsidRDefault="003E1FE1" w:rsidP="00C70A8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With t</w:t>
            </w:r>
            <w:r w:rsidR="00C70A8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est decoder </w:t>
            </w:r>
            <w:r w:rsidR="00C70A87" w:rsidRPr="00C70A8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exposure</w:t>
            </w:r>
            <w:r w:rsidR="00C70A8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in training collaboration type1.</w:t>
            </w:r>
          </w:p>
          <w:p w14:paraId="1B2D7FE9" w14:textId="6867AD9B" w:rsidR="00425E29" w:rsidRPr="004A7892" w:rsidRDefault="00C70A87" w:rsidP="00C70A8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model exposure in training collaboration type3.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BE93" w14:textId="08D72349" w:rsidR="00425E29" w:rsidRPr="004A7892" w:rsidRDefault="00C70A87" w:rsidP="00C70A8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model exposure</w:t>
            </w:r>
            <w:r w:rsidR="002514EA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D855" w14:textId="407150E1" w:rsidR="00425E29" w:rsidRPr="004A7892" w:rsidRDefault="00425E29" w:rsidP="00425E29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 </w:t>
            </w:r>
            <w:r w:rsidR="00C70A8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model exposure</w:t>
            </w:r>
            <w:r w:rsidR="002514EA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.</w:t>
            </w:r>
          </w:p>
        </w:tc>
      </w:tr>
      <w:tr w:rsidR="00C70A87" w:rsidRPr="004A7892" w14:paraId="2F76DBCC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9250" w14:textId="77777777" w:rsidR="00C70A87" w:rsidRPr="004A7892" w:rsidRDefault="00C70A87" w:rsidP="00C70A8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Applicability to different scenarios/conditions/ configurations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D776" w14:textId="3C3A674D" w:rsidR="00C70A87" w:rsidRPr="004A7892" w:rsidRDefault="00C70A87" w:rsidP="00C70A8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on the granularity of test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decoder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and the test data set(s)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9FE2" w14:textId="46A3E094" w:rsidR="00C70A87" w:rsidRPr="004A7892" w:rsidRDefault="00C70A87" w:rsidP="00C70A8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38EF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the granularity of test decoder and the test data set(s)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8F05" w14:textId="3BEA02E1" w:rsidR="00C70A87" w:rsidRPr="004A7892" w:rsidRDefault="00C70A87" w:rsidP="00C70A8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38EF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the granularity of test decoder and the test data set(s)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9E8F" w14:textId="300B86F9" w:rsidR="00C70A87" w:rsidRPr="004A7892" w:rsidRDefault="00C70A87" w:rsidP="00C70A8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38EF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the granularity of test decoder and the test data set(s)</w:t>
            </w:r>
          </w:p>
        </w:tc>
      </w:tr>
      <w:tr w:rsidR="00C70A87" w:rsidRPr="004A7892" w14:paraId="79BB42B6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E0B8" w14:textId="77777777" w:rsidR="00C70A87" w:rsidRPr="004A7892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4A7892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Complexity of actual testing procedure for the ecosystem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FB36" w14:textId="0392AF08" w:rsidR="00C70A87" w:rsidRPr="004A7892" w:rsidRDefault="00C70A87" w:rsidP="00C70A8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36F0" w14:textId="2D516A19" w:rsidR="00C70A87" w:rsidRPr="004A7892" w:rsidRDefault="00C70A87" w:rsidP="00C70A87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5361" w14:textId="276010A8" w:rsidR="00C70A87" w:rsidRPr="004A7892" w:rsidRDefault="00C70A87" w:rsidP="00C70A87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80F1" w14:textId="2B6BD320" w:rsidR="00C70A87" w:rsidRPr="004A7892" w:rsidRDefault="00C70A87" w:rsidP="00C70A87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</w:tr>
      <w:tr w:rsidR="00C70A87" w:rsidRPr="004A7892" w14:paraId="275D1CCB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AC4D" w14:textId="566D8D7B" w:rsidR="00C70A87" w:rsidRPr="00C70A87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C70A87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Friendly to STOA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(</w:t>
            </w:r>
            <w:r w:rsidRPr="00C70A87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state of the art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)</w:t>
            </w:r>
            <w:r w:rsidRPr="00C70A87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 xml:space="preserve"> model test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D88C" w14:textId="0997EA53" w:rsidR="00C70A87" w:rsidRPr="00C70A87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2CC8" w14:textId="24053A63" w:rsidR="00C70A87" w:rsidRPr="00DD0B65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B7CA" w14:textId="74F688FF" w:rsidR="00C70A87" w:rsidRPr="00DD0B65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DD0B65">
              <w:rPr>
                <w:rFonts w:ascii="Times New Roman" w:hAnsi="Times New Roman" w:hint="eastAsia"/>
                <w:color w:val="000000"/>
                <w:sz w:val="18"/>
                <w:szCs w:val="18"/>
                <w:lang w:eastAsia="ja-JP"/>
              </w:rPr>
              <w:t>N</w:t>
            </w:r>
            <w:r w:rsidRPr="00DD0B65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B6FE" w14:textId="635A972A" w:rsidR="00C70A87" w:rsidRPr="00DD0B65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DD0B65">
              <w:rPr>
                <w:rFonts w:ascii="Times New Roman" w:hAnsi="Times New Roman" w:hint="eastAsia"/>
                <w:color w:val="000000"/>
                <w:sz w:val="18"/>
                <w:szCs w:val="18"/>
                <w:lang w:eastAsia="ja-JP"/>
              </w:rPr>
              <w:t>N</w:t>
            </w:r>
            <w:r w:rsidRPr="00DD0B65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o</w:t>
            </w:r>
          </w:p>
        </w:tc>
      </w:tr>
      <w:tr w:rsidR="00C70A87" w:rsidRPr="004A7892" w14:paraId="50A647E8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F5B9" w14:textId="16C0377A" w:rsidR="00C70A87" w:rsidRPr="00EE52BE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EE52BE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Whether model transfer/delivery is needed during the test procedure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9BC4" w14:textId="49F0BEE0" w:rsidR="00C70A87" w:rsidRPr="00EE52BE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74DC" w14:textId="33D7611B" w:rsidR="00C70A87" w:rsidRPr="00EE52BE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00C6" w14:textId="68B51875" w:rsidR="00C70A87" w:rsidRPr="00EE52BE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EE52BE">
              <w:rPr>
                <w:rFonts w:ascii="Times New Roman" w:hAnsi="Times New Roman" w:hint="eastAsia"/>
                <w:color w:val="000000"/>
                <w:sz w:val="18"/>
                <w:szCs w:val="18"/>
                <w:lang w:eastAsia="ja-JP"/>
              </w:rPr>
              <w:t>N</w:t>
            </w:r>
            <w:r w:rsidRPr="00EE52BE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9880" w14:textId="06781D92" w:rsidR="00C70A87" w:rsidRPr="00EE52BE" w:rsidRDefault="00C70A87" w:rsidP="00C70A8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EE52BE">
              <w:rPr>
                <w:rFonts w:ascii="Times New Roman" w:hAnsi="Times New Roman" w:hint="eastAsia"/>
                <w:color w:val="000000"/>
                <w:sz w:val="18"/>
                <w:szCs w:val="18"/>
                <w:lang w:eastAsia="ja-JP"/>
              </w:rPr>
              <w:t>N</w:t>
            </w:r>
            <w:r w:rsidRPr="00EE52BE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o</w:t>
            </w:r>
          </w:p>
        </w:tc>
      </w:tr>
    </w:tbl>
    <w:p w14:paraId="71864A38" w14:textId="77777777" w:rsidR="000555CF" w:rsidRPr="009345FB" w:rsidRDefault="000555CF" w:rsidP="000555C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 1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P</w:t>
      </w:r>
      <w:r w:rsidRPr="00A469AF">
        <w:rPr>
          <w:rFonts w:eastAsia="等线"/>
          <w:b/>
          <w:lang w:val="en-US" w:eastAsia="zh-CN"/>
        </w:rPr>
        <w:t xml:space="preserve">ros and cons for different </w:t>
      </w:r>
      <w:r>
        <w:rPr>
          <w:rFonts w:eastAsia="等线"/>
          <w:b/>
          <w:lang w:val="en-US" w:eastAsia="zh-CN"/>
        </w:rPr>
        <w:t>options on test decoder are shown in table 1.</w:t>
      </w:r>
    </w:p>
    <w:p w14:paraId="23DF283B" w14:textId="77777777" w:rsidR="00596E93" w:rsidRPr="000555CF" w:rsidRDefault="00596E93" w:rsidP="009D48C4">
      <w:pPr>
        <w:spacing w:beforeLines="20" w:before="48" w:afterLines="20" w:after="48"/>
        <w:jc w:val="center"/>
        <w:rPr>
          <w:rFonts w:eastAsia="等线"/>
          <w:b/>
          <w:lang w:val="en-US" w:eastAsia="zh-CN"/>
        </w:rPr>
      </w:pPr>
    </w:p>
    <w:p w14:paraId="5621A159" w14:textId="3793133D" w:rsidR="00934B19" w:rsidRDefault="00934B19" w:rsidP="009E5CF8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Regarding the test encoder, 4 corresponding options are listed as below.</w:t>
      </w:r>
    </w:p>
    <w:p w14:paraId="403CD6AC" w14:textId="36D3D16F" w:rsidR="00934B19" w:rsidRPr="00A55839" w:rsidRDefault="00934B19" w:rsidP="00934B19">
      <w:pPr>
        <w:pStyle w:val="af6"/>
        <w:numPr>
          <w:ilvl w:val="0"/>
          <w:numId w:val="5"/>
        </w:numPr>
        <w:spacing w:beforeLines="20" w:before="48" w:afterLines="20" w:after="48"/>
        <w:ind w:leftChars="200" w:left="820"/>
        <w:jc w:val="both"/>
        <w:rPr>
          <w:rFonts w:ascii="Times New Roman" w:eastAsia="等线" w:hAnsi="Times New Roman"/>
          <w:sz w:val="20"/>
          <w:lang w:eastAsia="zh-CN"/>
        </w:rPr>
      </w:pPr>
      <w:r w:rsidRPr="00A55839">
        <w:rPr>
          <w:rFonts w:ascii="Times New Roman" w:eastAsia="等线" w:hAnsi="Times New Roman"/>
          <w:sz w:val="20"/>
          <w:lang w:eastAsia="zh-CN"/>
        </w:rPr>
        <w:t xml:space="preserve">Option 1: </w:t>
      </w:r>
      <w:r>
        <w:rPr>
          <w:rFonts w:ascii="Times New Roman" w:eastAsia="等线" w:hAnsi="Times New Roman"/>
          <w:sz w:val="20"/>
          <w:lang w:eastAsia="zh-CN"/>
        </w:rPr>
        <w:t>test</w:t>
      </w:r>
      <w:r w:rsidRPr="00A55839">
        <w:rPr>
          <w:rFonts w:ascii="Times New Roman" w:eastAsia="等线" w:hAnsi="Times New Roman"/>
          <w:sz w:val="20"/>
          <w:lang w:eastAsia="zh-CN"/>
        </w:rPr>
        <w:t xml:space="preserve"> </w:t>
      </w:r>
      <w:r>
        <w:rPr>
          <w:rFonts w:ascii="Times New Roman" w:eastAsia="等线" w:hAnsi="Times New Roman"/>
          <w:sz w:val="20"/>
          <w:lang w:eastAsia="zh-CN"/>
        </w:rPr>
        <w:t>encoder</w:t>
      </w:r>
      <w:r w:rsidRPr="00A55839">
        <w:rPr>
          <w:rFonts w:ascii="Times New Roman" w:eastAsia="等线" w:hAnsi="Times New Roman"/>
          <w:sz w:val="20"/>
          <w:lang w:eastAsia="zh-CN"/>
        </w:rPr>
        <w:t xml:space="preserve"> is provided by the vendor of the </w:t>
      </w:r>
      <w:r>
        <w:rPr>
          <w:rFonts w:ascii="Times New Roman" w:eastAsia="等线" w:hAnsi="Times New Roman"/>
          <w:sz w:val="20"/>
          <w:lang w:eastAsia="zh-CN"/>
        </w:rPr>
        <w:t>decoder</w:t>
      </w:r>
    </w:p>
    <w:p w14:paraId="79045661" w14:textId="7C9D3D41" w:rsidR="00934B19" w:rsidRPr="00A55839" w:rsidRDefault="00934B19" w:rsidP="00934B19">
      <w:pPr>
        <w:pStyle w:val="af6"/>
        <w:numPr>
          <w:ilvl w:val="0"/>
          <w:numId w:val="5"/>
        </w:numPr>
        <w:spacing w:beforeLines="20" w:before="48" w:afterLines="20" w:after="48"/>
        <w:ind w:leftChars="200" w:left="820"/>
        <w:jc w:val="both"/>
        <w:rPr>
          <w:rFonts w:ascii="Times New Roman" w:eastAsia="等线" w:hAnsi="Times New Roman"/>
          <w:sz w:val="20"/>
          <w:lang w:eastAsia="zh-CN"/>
        </w:rPr>
      </w:pPr>
      <w:r w:rsidRPr="00A55839">
        <w:rPr>
          <w:rFonts w:ascii="Times New Roman" w:eastAsia="等线" w:hAnsi="Times New Roman"/>
          <w:sz w:val="20"/>
          <w:lang w:eastAsia="zh-CN"/>
        </w:rPr>
        <w:t xml:space="preserve">Option 2: </w:t>
      </w:r>
      <w:r>
        <w:rPr>
          <w:rFonts w:ascii="Times New Roman" w:eastAsia="等线" w:hAnsi="Times New Roman"/>
          <w:sz w:val="20"/>
          <w:lang w:eastAsia="zh-CN"/>
        </w:rPr>
        <w:t>test</w:t>
      </w:r>
      <w:r w:rsidRPr="00A55839">
        <w:rPr>
          <w:rFonts w:ascii="Times New Roman" w:eastAsia="等线" w:hAnsi="Times New Roman"/>
          <w:sz w:val="20"/>
          <w:lang w:eastAsia="zh-CN"/>
        </w:rPr>
        <w:t xml:space="preserve"> </w:t>
      </w:r>
      <w:r>
        <w:rPr>
          <w:rFonts w:ascii="Times New Roman" w:eastAsia="等线" w:hAnsi="Times New Roman"/>
          <w:sz w:val="20"/>
          <w:lang w:eastAsia="zh-CN"/>
        </w:rPr>
        <w:t>encoder</w:t>
      </w:r>
      <w:r w:rsidRPr="00A55839">
        <w:rPr>
          <w:rFonts w:ascii="Times New Roman" w:eastAsia="等线" w:hAnsi="Times New Roman"/>
          <w:sz w:val="20"/>
          <w:lang w:eastAsia="zh-CN"/>
        </w:rPr>
        <w:t xml:space="preserve"> is provided by the vendor of the </w:t>
      </w:r>
      <w:r>
        <w:rPr>
          <w:rFonts w:ascii="Times New Roman" w:eastAsia="等线" w:hAnsi="Times New Roman"/>
          <w:sz w:val="20"/>
          <w:lang w:eastAsia="zh-CN"/>
        </w:rPr>
        <w:t>encoder</w:t>
      </w:r>
    </w:p>
    <w:p w14:paraId="3672B589" w14:textId="434D04B5" w:rsidR="00934B19" w:rsidRPr="00A55839" w:rsidRDefault="00934B19" w:rsidP="00934B19">
      <w:pPr>
        <w:pStyle w:val="af6"/>
        <w:numPr>
          <w:ilvl w:val="0"/>
          <w:numId w:val="5"/>
        </w:numPr>
        <w:spacing w:beforeLines="20" w:before="48" w:afterLines="20" w:after="48"/>
        <w:ind w:leftChars="200" w:left="820"/>
        <w:jc w:val="both"/>
        <w:rPr>
          <w:rFonts w:ascii="Times New Roman" w:eastAsia="等线" w:hAnsi="Times New Roman"/>
          <w:sz w:val="20"/>
          <w:lang w:eastAsia="zh-CN"/>
        </w:rPr>
      </w:pPr>
      <w:r w:rsidRPr="00A55839">
        <w:rPr>
          <w:rFonts w:ascii="Times New Roman" w:eastAsia="等线" w:hAnsi="Times New Roman"/>
          <w:sz w:val="20"/>
          <w:lang w:eastAsia="zh-CN"/>
        </w:rPr>
        <w:t xml:space="preserve">Option 3: The </w:t>
      </w:r>
      <w:r>
        <w:rPr>
          <w:rFonts w:ascii="Times New Roman" w:eastAsia="等线" w:hAnsi="Times New Roman"/>
          <w:sz w:val="20"/>
          <w:lang w:eastAsia="zh-CN"/>
        </w:rPr>
        <w:t>test</w:t>
      </w:r>
      <w:r w:rsidRPr="00A55839">
        <w:rPr>
          <w:rFonts w:ascii="Times New Roman" w:eastAsia="等线" w:hAnsi="Times New Roman"/>
          <w:sz w:val="20"/>
          <w:lang w:eastAsia="zh-CN"/>
        </w:rPr>
        <w:t xml:space="preserve"> </w:t>
      </w:r>
      <w:r>
        <w:rPr>
          <w:rFonts w:ascii="Times New Roman" w:eastAsia="等线" w:hAnsi="Times New Roman"/>
          <w:sz w:val="20"/>
          <w:lang w:eastAsia="zh-CN"/>
        </w:rPr>
        <w:t>encoder</w:t>
      </w:r>
      <w:r w:rsidRPr="00A55839">
        <w:rPr>
          <w:rFonts w:ascii="Times New Roman" w:eastAsia="等线" w:hAnsi="Times New Roman"/>
          <w:sz w:val="20"/>
          <w:lang w:eastAsia="zh-CN"/>
        </w:rPr>
        <w:t>(s) are fully specified and captured in RAN4 spec</w:t>
      </w:r>
    </w:p>
    <w:p w14:paraId="69AB0AA1" w14:textId="7298B819" w:rsidR="00934B19" w:rsidRDefault="00934B19" w:rsidP="00934B19">
      <w:pPr>
        <w:pStyle w:val="af6"/>
        <w:numPr>
          <w:ilvl w:val="0"/>
          <w:numId w:val="5"/>
        </w:numPr>
        <w:spacing w:beforeLines="20" w:before="48" w:afterLines="20" w:after="48"/>
        <w:ind w:leftChars="200" w:left="820"/>
        <w:jc w:val="both"/>
        <w:rPr>
          <w:rFonts w:ascii="Times New Roman" w:eastAsia="等线" w:hAnsi="Times New Roman"/>
          <w:sz w:val="20"/>
          <w:lang w:eastAsia="zh-CN"/>
        </w:rPr>
      </w:pPr>
      <w:r w:rsidRPr="00A55839">
        <w:rPr>
          <w:rFonts w:ascii="Times New Roman" w:eastAsia="等线" w:hAnsi="Times New Roman"/>
          <w:sz w:val="20"/>
          <w:lang w:eastAsia="zh-CN"/>
        </w:rPr>
        <w:t xml:space="preserve">Option 4: The </w:t>
      </w:r>
      <w:r>
        <w:rPr>
          <w:rFonts w:ascii="Times New Roman" w:eastAsia="等线" w:hAnsi="Times New Roman"/>
          <w:sz w:val="20"/>
          <w:lang w:eastAsia="zh-CN"/>
        </w:rPr>
        <w:t>test</w:t>
      </w:r>
      <w:r w:rsidRPr="00A55839">
        <w:rPr>
          <w:rFonts w:ascii="Times New Roman" w:eastAsia="等线" w:hAnsi="Times New Roman"/>
          <w:sz w:val="20"/>
          <w:lang w:eastAsia="zh-CN"/>
        </w:rPr>
        <w:t xml:space="preserve"> </w:t>
      </w:r>
      <w:r>
        <w:rPr>
          <w:rFonts w:ascii="Times New Roman" w:eastAsia="等线" w:hAnsi="Times New Roman"/>
          <w:sz w:val="20"/>
          <w:lang w:eastAsia="zh-CN"/>
        </w:rPr>
        <w:t>encoder</w:t>
      </w:r>
      <w:r w:rsidRPr="00A55839">
        <w:rPr>
          <w:rFonts w:ascii="Times New Roman" w:eastAsia="等线" w:hAnsi="Times New Roman"/>
          <w:sz w:val="20"/>
          <w:lang w:eastAsia="zh-CN"/>
        </w:rPr>
        <w:t>(s) are partially specified and captured in RAN4 spec.</w:t>
      </w:r>
    </w:p>
    <w:p w14:paraId="057DD040" w14:textId="5DA0FB1E" w:rsidR="009E5CF8" w:rsidRDefault="009E5CF8" w:rsidP="009E5CF8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 pros and cons of different options for </w:t>
      </w:r>
      <w:r w:rsidR="004D2889">
        <w:rPr>
          <w:rFonts w:eastAsia="等线"/>
          <w:lang w:val="en-US" w:eastAsia="zh-CN"/>
        </w:rPr>
        <w:t>test</w:t>
      </w:r>
      <w:r>
        <w:rPr>
          <w:rFonts w:eastAsia="等线"/>
          <w:lang w:val="en-US" w:eastAsia="zh-CN"/>
        </w:rPr>
        <w:t xml:space="preserve"> encoder are listed below,</w:t>
      </w:r>
    </w:p>
    <w:p w14:paraId="17473808" w14:textId="61F08937" w:rsidR="0085798C" w:rsidRPr="009D48C4" w:rsidRDefault="0085798C" w:rsidP="0085798C">
      <w:pPr>
        <w:spacing w:beforeLines="20" w:before="48" w:afterLines="20" w:after="48"/>
        <w:jc w:val="center"/>
        <w:rPr>
          <w:rFonts w:eastAsia="等线"/>
          <w:b/>
          <w:lang w:val="en-US" w:eastAsia="zh-CN"/>
        </w:rPr>
      </w:pPr>
      <w:r w:rsidRPr="009D48C4">
        <w:rPr>
          <w:rFonts w:eastAsia="等线"/>
          <w:b/>
          <w:lang w:val="en-US" w:eastAsia="zh-CN"/>
        </w:rPr>
        <w:t xml:space="preserve">Table </w:t>
      </w:r>
      <w:r>
        <w:rPr>
          <w:rFonts w:eastAsia="等线"/>
          <w:b/>
          <w:lang w:val="en-US" w:eastAsia="zh-CN"/>
        </w:rPr>
        <w:t xml:space="preserve">2 </w:t>
      </w:r>
      <w:r w:rsidRPr="009D48C4">
        <w:rPr>
          <w:rFonts w:eastAsia="等线"/>
          <w:b/>
          <w:lang w:val="en-US" w:eastAsia="zh-CN"/>
        </w:rPr>
        <w:t xml:space="preserve">pros and cons </w:t>
      </w:r>
      <w:r w:rsidR="009009FB">
        <w:rPr>
          <w:rFonts w:eastAsia="等线"/>
          <w:b/>
          <w:lang w:val="en-US" w:eastAsia="zh-CN"/>
        </w:rPr>
        <w:t>of</w:t>
      </w:r>
      <w:r>
        <w:rPr>
          <w:rFonts w:eastAsia="等线"/>
          <w:b/>
          <w:lang w:val="en-US" w:eastAsia="zh-CN"/>
        </w:rPr>
        <w:t xml:space="preserve"> different</w:t>
      </w:r>
      <w:r w:rsidRPr="009D48C4">
        <w:rPr>
          <w:rFonts w:eastAsia="等线"/>
          <w:b/>
          <w:lang w:val="en-US" w:eastAsia="zh-CN"/>
        </w:rPr>
        <w:t xml:space="preserve"> </w:t>
      </w:r>
      <w:r w:rsidR="009009FB">
        <w:rPr>
          <w:rFonts w:eastAsia="等线"/>
          <w:b/>
          <w:lang w:val="en-US" w:eastAsia="zh-CN"/>
        </w:rPr>
        <w:t xml:space="preserve">options for </w:t>
      </w:r>
      <w:r w:rsidR="004D2889">
        <w:rPr>
          <w:rFonts w:eastAsia="等线"/>
          <w:b/>
          <w:lang w:val="en-US" w:eastAsia="zh-CN"/>
        </w:rPr>
        <w:t>test</w:t>
      </w:r>
      <w:r>
        <w:rPr>
          <w:rFonts w:eastAsia="等线"/>
          <w:b/>
          <w:lang w:val="en-US" w:eastAsia="zh-CN"/>
        </w:rPr>
        <w:t xml:space="preserve"> encoder</w:t>
      </w:r>
    </w:p>
    <w:tbl>
      <w:tblPr>
        <w:tblStyle w:val="19"/>
        <w:tblW w:w="0" w:type="auto"/>
        <w:tblInd w:w="0" w:type="dxa"/>
        <w:tblLook w:val="04A0" w:firstRow="1" w:lastRow="0" w:firstColumn="1" w:lastColumn="0" w:noHBand="0" w:noVBand="1"/>
      </w:tblPr>
      <w:tblGrid>
        <w:gridCol w:w="1905"/>
        <w:gridCol w:w="1597"/>
        <w:gridCol w:w="1599"/>
        <w:gridCol w:w="1597"/>
        <w:gridCol w:w="1598"/>
      </w:tblGrid>
      <w:tr w:rsidR="003233E7" w:rsidRPr="004A7892" w14:paraId="489E20C0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7849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3F12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Option 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5201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Option 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E09C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Option 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780C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Option 4</w:t>
            </w:r>
          </w:p>
        </w:tc>
      </w:tr>
      <w:tr w:rsidR="003233E7" w:rsidRPr="004A7892" w14:paraId="4AF37AE3" w14:textId="77777777" w:rsidTr="00A20ED7">
        <w:tc>
          <w:tcPr>
            <w:tcW w:w="8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4F05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lastRenderedPageBreak/>
              <w:t>Clarification of options</w:t>
            </w:r>
          </w:p>
        </w:tc>
      </w:tr>
      <w:tr w:rsidR="003233E7" w:rsidRPr="004A7892" w14:paraId="0AC1C45C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2AE8" w14:textId="7C4E353B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Source of the test 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encoder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FB53" w14:textId="5EE5306E" w:rsidR="003233E7" w:rsidRPr="004A7892" w:rsidRDefault="00A20ED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NW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4823" w14:textId="4A3B4E7D" w:rsidR="003233E7" w:rsidRPr="004A7892" w:rsidRDefault="00A20ED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4E44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RAN4 spec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6198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RAN4 spec and [TE]</w:t>
            </w:r>
          </w:p>
        </w:tc>
      </w:tr>
      <w:tr w:rsidR="0035479D" w:rsidRPr="004A7892" w14:paraId="262B72BC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C37B" w14:textId="1134DFEE" w:rsidR="0035479D" w:rsidRPr="004A7892" w:rsidRDefault="0035479D" w:rsidP="0035479D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4A7892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 xml:space="preserve">Source of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encoder</w:t>
            </w:r>
            <w:r w:rsidRPr="004A7892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 xml:space="preserve"> training data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1928" w14:textId="42131692" w:rsidR="0035479D" w:rsidRPr="004A7892" w:rsidRDefault="0035479D" w:rsidP="0035479D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NW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D458" w14:textId="7DC56263" w:rsidR="0035479D" w:rsidRPr="004A7892" w:rsidRDefault="0035479D" w:rsidP="0035479D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1261" w14:textId="77777777" w:rsidR="0035479D" w:rsidRPr="004A7892" w:rsidRDefault="0035479D" w:rsidP="0035479D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RAN4 spec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E7FB" w14:textId="77777777" w:rsidR="0035479D" w:rsidRPr="004A7892" w:rsidRDefault="0035479D" w:rsidP="0035479D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RAN4 spec and [TE]</w:t>
            </w:r>
          </w:p>
        </w:tc>
      </w:tr>
      <w:tr w:rsidR="003233E7" w:rsidRPr="004A7892" w14:paraId="294B037F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5529" w14:textId="7991078C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DUT vendor knowledge of the test 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encoder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EEF2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 Full knowledge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86DD" w14:textId="2C5DF263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No, need assisted indication of the test </w:t>
            </w:r>
            <w:r w:rsidR="0035479D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encoder</w:t>
            </w: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knowledge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BB07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 Full knowledge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E737" w14:textId="7EB69E66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Partially, </w:t>
            </w:r>
            <w:r w:rsidR="00AF0127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may </w:t>
            </w: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need assisted indication of the test </w:t>
            </w:r>
            <w:r w:rsidR="00612AB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encoder</w:t>
            </w: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knowledge</w:t>
            </w:r>
          </w:p>
        </w:tc>
      </w:tr>
      <w:tr w:rsidR="003233E7" w:rsidRPr="004A7892" w14:paraId="3D788726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E2CC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Supported training collaboration type (source of training data should be consistent with the collaboration type)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86C6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Type1 and Type3,</w:t>
            </w:r>
          </w:p>
          <w:p w14:paraId="079D2B88" w14:textId="4C56E631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For example,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NW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first trains its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decoder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and a corresponding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encoder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, and then transmits the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encoder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to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UE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, or </w:t>
            </w:r>
            <w:r w:rsidR="007A5301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transmits 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a dataset that can assist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UE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in training its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encoder</w:t>
            </w:r>
            <w:r w:rsidR="007A5301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to UE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. Under these conditions, when testing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NW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side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decoder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, the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encoder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provided by the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NW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can be used as </w:t>
            </w:r>
            <w:r w:rsidR="007A5301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the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test </w:t>
            </w:r>
            <w:r w:rsidR="007A5301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encoder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.</w:t>
            </w:r>
          </w:p>
          <w:p w14:paraId="339BAC77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Type2 is deprioritized in RAN1#111 meeting.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2393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Type1 and Type3,</w:t>
            </w:r>
          </w:p>
          <w:p w14:paraId="4945B025" w14:textId="70B47B5A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For example,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UE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first trains its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enc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oder and a corresponding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de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coder, and then transmits the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de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coder to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NW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, or </w:t>
            </w:r>
            <w:r w:rsidR="007A5301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transmits 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a dataset that can assist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NW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in training its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decoder</w:t>
            </w:r>
            <w:r w:rsidR="007A5301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to NW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. Under these conditions, when testing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NW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side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decoder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, the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enc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oder provided by the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UE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can be used as </w:t>
            </w:r>
            <w:r w:rsidR="007A5301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the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test </w:t>
            </w:r>
            <w:r w:rsidR="007A5301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encoder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.</w:t>
            </w:r>
          </w:p>
          <w:p w14:paraId="11834B18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Type2 is deprioritized in RAN1#111 meeting.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8E6A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Type1 and Type3,</w:t>
            </w:r>
          </w:p>
          <w:p w14:paraId="7F386945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Type2 is deprioritized in RAN1#111 meeting.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8A82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Type1 and Type3,</w:t>
            </w:r>
          </w:p>
          <w:p w14:paraId="4B6D5C3E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Type2 is deprioritized in RAN1#111 meeting.</w:t>
            </w:r>
          </w:p>
        </w:tc>
      </w:tr>
      <w:tr w:rsidR="003233E7" w:rsidRPr="004A7892" w14:paraId="1B3D5E55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815D" w14:textId="173460C4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Test 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encoder</w:t>
            </w: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verification procedure at TE and/or DUT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AE58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2C79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1B3D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C19C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</w:tr>
      <w:tr w:rsidR="003233E7" w:rsidRPr="004A7892" w14:paraId="475A5218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A27F" w14:textId="40375F74" w:rsidR="003233E7" w:rsidRPr="004A7892" w:rsidRDefault="003233E7" w:rsidP="00A20ED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4A7892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 xml:space="preserve">Feasibility of test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encoder</w:t>
            </w:r>
            <w:r w:rsidRPr="004A7892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 xml:space="preserve"> verification procedure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9DC8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CB9C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0439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F5C5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</w:tr>
      <w:tr w:rsidR="003233E7" w:rsidRPr="004A7892" w14:paraId="4406056A" w14:textId="77777777" w:rsidTr="00A20ED7">
        <w:tc>
          <w:tcPr>
            <w:tcW w:w="8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4027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Pros/Cons analysis</w:t>
            </w:r>
          </w:p>
        </w:tc>
      </w:tr>
      <w:tr w:rsidR="003233E7" w:rsidRPr="004A7892" w14:paraId="0EDE3843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870E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Reflection on the real deployment (knowledge of model, training type, etc.)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EBDE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training data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7DF1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training data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354F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training data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D85E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training data</w:t>
            </w:r>
          </w:p>
        </w:tc>
      </w:tr>
      <w:tr w:rsidR="003233E7" w:rsidRPr="004A7892" w14:paraId="74B02137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18F6" w14:textId="496334FF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TE requirements to deploy the 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encoder</w:t>
            </w: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(e.g. training, complexity, interoperability)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8AAB" w14:textId="77777777" w:rsidR="003233E7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High, </w:t>
            </w:r>
          </w:p>
          <w:p w14:paraId="5B08CE8E" w14:textId="210A9F12" w:rsidR="0035479D" w:rsidRDefault="0035479D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35479D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TE needs to support different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test</w:t>
            </w:r>
            <w:r w:rsidRPr="0035479D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encoders provided by different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NW </w:t>
            </w:r>
            <w:r w:rsidRPr="0035479D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vendors</w:t>
            </w:r>
            <w:r w:rsidR="002514EA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.</w:t>
            </w:r>
          </w:p>
          <w:p w14:paraId="3493D4D2" w14:textId="77777777" w:rsidR="0035479D" w:rsidRDefault="0035479D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</w:p>
          <w:p w14:paraId="16E0075A" w14:textId="31E42E8C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And also d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on the granularity of test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encoder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D6E5" w14:textId="77777777" w:rsidR="003233E7" w:rsidRDefault="003233E7" w:rsidP="00A20ED7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Relatively high, </w:t>
            </w:r>
          </w:p>
          <w:p w14:paraId="65E57B03" w14:textId="1CC89F8C" w:rsidR="0035479D" w:rsidRPr="0035479D" w:rsidRDefault="0035479D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TE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needs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to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support various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test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encoders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specific to different devices, particularly when there are a multitude of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test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encoder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providers (e.g. UEs).</w:t>
            </w:r>
          </w:p>
          <w:p w14:paraId="1D6E86ED" w14:textId="77777777" w:rsidR="0035479D" w:rsidRDefault="0035479D" w:rsidP="00A20ED7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</w:p>
          <w:p w14:paraId="5E6609F7" w14:textId="2F32F09F" w:rsidR="003233E7" w:rsidRPr="004A7892" w:rsidRDefault="0035479D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lastRenderedPageBreak/>
              <w:t>And also d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on the granularity of test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encoder.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2E90" w14:textId="77777777" w:rsidR="003233E7" w:rsidRDefault="003233E7" w:rsidP="00A20ED7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lastRenderedPageBreak/>
              <w:t>Low,</w:t>
            </w:r>
          </w:p>
          <w:p w14:paraId="0E9BF806" w14:textId="3EB2357C" w:rsidR="003233E7" w:rsidRDefault="003233E7" w:rsidP="00A20ED7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TE only need to provide support for a limited number of 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test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</w:t>
            </w:r>
            <w:r w:rsidR="00612ABF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encoders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that specified and captured in RAN4 spec.</w:t>
            </w:r>
          </w:p>
          <w:p w14:paraId="1086AA04" w14:textId="502D2F0F" w:rsidR="003233E7" w:rsidRPr="00425E29" w:rsidRDefault="00B100D2" w:rsidP="00A20ED7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And also d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on the granularity of test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encoder.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18E6" w14:textId="5638ABC4" w:rsidR="003233E7" w:rsidRDefault="003233E7" w:rsidP="00A20ED7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Low</w:t>
            </w:r>
            <w:r w:rsidR="002514EA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,</w:t>
            </w:r>
          </w:p>
          <w:p w14:paraId="409CF758" w14:textId="77777777" w:rsidR="00612ABF" w:rsidRDefault="00612ABF" w:rsidP="00612ABF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TE only need to provide support for a limited number of 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test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encoders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that specified and captured in RAN4 spec.</w:t>
            </w:r>
          </w:p>
          <w:p w14:paraId="60A9FF33" w14:textId="0C3D92A8" w:rsidR="003233E7" w:rsidRPr="00425E29" w:rsidRDefault="00B100D2" w:rsidP="00A20ED7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And also d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on the granularity of test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encoder.</w:t>
            </w:r>
          </w:p>
        </w:tc>
      </w:tr>
      <w:tr w:rsidR="003233E7" w:rsidRPr="004A7892" w14:paraId="78863607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2515" w14:textId="63394C53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Specification Effort (e.g. test 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encoder</w:t>
            </w: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51E5" w14:textId="77777777" w:rsidR="003233E7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Medium,</w:t>
            </w:r>
          </w:p>
          <w:p w14:paraId="1990B209" w14:textId="235DC64C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The test may involve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test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model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/data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indication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and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delivery</w:t>
            </w:r>
            <w:r w:rsidR="002514EA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AFB3" w14:textId="77777777" w:rsidR="003233E7" w:rsidRDefault="003233E7" w:rsidP="00A20ED7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Medium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,</w:t>
            </w:r>
          </w:p>
          <w:p w14:paraId="38035B37" w14:textId="2F852EB6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The test may involve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test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model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/data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indication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and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delivery</w:t>
            </w:r>
            <w:r w:rsidR="002514EA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2A1D" w14:textId="77777777" w:rsidR="003233E7" w:rsidRDefault="003233E7" w:rsidP="00A20ED7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High,</w:t>
            </w:r>
          </w:p>
          <w:p w14:paraId="6D8F9245" w14:textId="6B22FBB6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Consensus of a </w:t>
            </w:r>
            <w:r w:rsidR="004D288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test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model(s) in RAN4 is a challenging task.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4519" w14:textId="77777777" w:rsidR="003233E7" w:rsidRDefault="003233E7" w:rsidP="00A20ED7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High,</w:t>
            </w:r>
          </w:p>
          <w:p w14:paraId="57C69670" w14:textId="4113E1EA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Consensus of a </w:t>
            </w:r>
            <w:r w:rsidR="004D288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test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model(s) in RAN4 is a challenging task.</w:t>
            </w:r>
          </w:p>
        </w:tc>
      </w:tr>
      <w:tr w:rsidR="003233E7" w:rsidRPr="004A7892" w14:paraId="59009876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A799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Confidentiality/IP issues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7892" w14:textId="0C7D21AE" w:rsidR="003233E7" w:rsidRDefault="00F54DD9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With t</w:t>
            </w:r>
            <w:r w:rsidR="003233E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est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encoder</w:t>
            </w:r>
            <w:r w:rsidR="003233E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3233E7" w:rsidRPr="00C70A8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exposure</w:t>
            </w:r>
            <w:r w:rsidR="003233E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in training collaboration type1.</w:t>
            </w:r>
          </w:p>
          <w:p w14:paraId="500B204D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model exposure in training collaboration type3.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0AB4" w14:textId="0C437A92" w:rsidR="003233E7" w:rsidRDefault="00F54DD9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With t</w:t>
            </w:r>
            <w:r w:rsidR="003233E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est </w:t>
            </w:r>
            <w:r w:rsidR="0035479D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encoder</w:t>
            </w:r>
            <w:r w:rsidR="003233E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3233E7" w:rsidRPr="00C70A8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exposure</w:t>
            </w:r>
            <w:r w:rsidR="003233E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in training collaboration type1.</w:t>
            </w:r>
          </w:p>
          <w:p w14:paraId="021E8857" w14:textId="7777777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model exposure in training collaboration type3.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2920" w14:textId="5F8D24B4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model exposure</w:t>
            </w:r>
            <w:r w:rsidR="002514EA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A151" w14:textId="44C5F817" w:rsidR="003233E7" w:rsidRPr="004A7892" w:rsidRDefault="003233E7" w:rsidP="00A20ED7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 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model exposure</w:t>
            </w:r>
            <w:r w:rsidR="002514EA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.</w:t>
            </w:r>
          </w:p>
        </w:tc>
      </w:tr>
      <w:tr w:rsidR="0035479D" w:rsidRPr="004A7892" w14:paraId="48013CF2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C069" w14:textId="77777777" w:rsidR="0035479D" w:rsidRPr="004A7892" w:rsidRDefault="0035479D" w:rsidP="0035479D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Applicability to different scenarios/conditions/ configurations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31F2" w14:textId="6E0F6D78" w:rsidR="0035479D" w:rsidRPr="004A7892" w:rsidRDefault="0035479D" w:rsidP="0035479D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on the granularity of test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encoder and the test data set(s)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D46C" w14:textId="5DDBBE9D" w:rsidR="0035479D" w:rsidRPr="004A7892" w:rsidRDefault="0035479D" w:rsidP="0035479D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on the granularity of test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encoder and the test data set(s)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2653" w14:textId="650C0F62" w:rsidR="0035479D" w:rsidRPr="004A7892" w:rsidRDefault="0035479D" w:rsidP="0035479D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on the granularity of test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encoder and the test data set(s)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17FF" w14:textId="36D2FCC6" w:rsidR="0035479D" w:rsidRPr="004A7892" w:rsidRDefault="0035479D" w:rsidP="0035479D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on the granularity of test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encoder and the test data set(s)</w:t>
            </w:r>
          </w:p>
        </w:tc>
      </w:tr>
      <w:tr w:rsidR="0035479D" w:rsidRPr="004A7892" w14:paraId="4008F8CB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E94D" w14:textId="77777777" w:rsidR="0035479D" w:rsidRPr="004A7892" w:rsidRDefault="0035479D" w:rsidP="0035479D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4A7892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Complexity of actual testing procedure for the ecosystem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2F06" w14:textId="77777777" w:rsidR="0035479D" w:rsidRPr="004A7892" w:rsidRDefault="0035479D" w:rsidP="0035479D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E35B" w14:textId="77777777" w:rsidR="0035479D" w:rsidRPr="004A7892" w:rsidRDefault="0035479D" w:rsidP="0035479D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DC5E" w14:textId="77777777" w:rsidR="0035479D" w:rsidRPr="004A7892" w:rsidRDefault="0035479D" w:rsidP="0035479D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F8D5" w14:textId="77777777" w:rsidR="0035479D" w:rsidRPr="004A7892" w:rsidRDefault="0035479D" w:rsidP="0035479D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</w:tr>
      <w:tr w:rsidR="0035479D" w:rsidRPr="004A7892" w14:paraId="1C5A5B8F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4F6D" w14:textId="77777777" w:rsidR="0035479D" w:rsidRPr="00C70A87" w:rsidRDefault="0035479D" w:rsidP="0035479D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C70A87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Friendly to STOA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(</w:t>
            </w:r>
            <w:r w:rsidRPr="00C70A87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state of the art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)</w:t>
            </w:r>
            <w:r w:rsidRPr="00C70A87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 xml:space="preserve"> model test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CD9B" w14:textId="77777777" w:rsidR="0035479D" w:rsidRPr="00C70A87" w:rsidRDefault="0035479D" w:rsidP="0035479D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9850" w14:textId="77777777" w:rsidR="0035479D" w:rsidRPr="00DD0B65" w:rsidRDefault="0035479D" w:rsidP="0035479D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0936" w14:textId="77777777" w:rsidR="0035479D" w:rsidRPr="00DD0B65" w:rsidRDefault="0035479D" w:rsidP="0035479D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DD0B65">
              <w:rPr>
                <w:rFonts w:ascii="Times New Roman" w:hAnsi="Times New Roman" w:hint="eastAsia"/>
                <w:color w:val="000000"/>
                <w:sz w:val="18"/>
                <w:szCs w:val="18"/>
                <w:lang w:eastAsia="ja-JP"/>
              </w:rPr>
              <w:t>N</w:t>
            </w:r>
            <w:r w:rsidRPr="00DD0B65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0F6B" w14:textId="77777777" w:rsidR="0035479D" w:rsidRPr="00DD0B65" w:rsidRDefault="0035479D" w:rsidP="0035479D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DD0B65">
              <w:rPr>
                <w:rFonts w:ascii="Times New Roman" w:hAnsi="Times New Roman" w:hint="eastAsia"/>
                <w:color w:val="000000"/>
                <w:sz w:val="18"/>
                <w:szCs w:val="18"/>
                <w:lang w:eastAsia="ja-JP"/>
              </w:rPr>
              <w:t>N</w:t>
            </w:r>
            <w:r w:rsidRPr="00DD0B65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o</w:t>
            </w:r>
          </w:p>
        </w:tc>
      </w:tr>
      <w:tr w:rsidR="0035479D" w:rsidRPr="004A7892" w14:paraId="38CC0F58" w14:textId="77777777" w:rsidTr="00A20ED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45B4" w14:textId="77777777" w:rsidR="0035479D" w:rsidRPr="00EE52BE" w:rsidRDefault="0035479D" w:rsidP="0035479D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EE52BE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Whether model transfer/delivery is needed during the test procedure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F28A" w14:textId="77777777" w:rsidR="0035479D" w:rsidRPr="00EE52BE" w:rsidRDefault="0035479D" w:rsidP="0035479D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8467" w14:textId="77777777" w:rsidR="0035479D" w:rsidRPr="00EE52BE" w:rsidRDefault="0035479D" w:rsidP="0035479D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4F51" w14:textId="77777777" w:rsidR="0035479D" w:rsidRPr="00EE52BE" w:rsidRDefault="0035479D" w:rsidP="0035479D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EE52BE">
              <w:rPr>
                <w:rFonts w:ascii="Times New Roman" w:hAnsi="Times New Roman" w:hint="eastAsia"/>
                <w:color w:val="000000"/>
                <w:sz w:val="18"/>
                <w:szCs w:val="18"/>
                <w:lang w:eastAsia="ja-JP"/>
              </w:rPr>
              <w:t>N</w:t>
            </w:r>
            <w:r w:rsidRPr="00EE52BE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F7A" w14:textId="77777777" w:rsidR="0035479D" w:rsidRPr="00EE52BE" w:rsidRDefault="0035479D" w:rsidP="0035479D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EE52BE">
              <w:rPr>
                <w:rFonts w:ascii="Times New Roman" w:hAnsi="Times New Roman" w:hint="eastAsia"/>
                <w:color w:val="000000"/>
                <w:sz w:val="18"/>
                <w:szCs w:val="18"/>
                <w:lang w:eastAsia="ja-JP"/>
              </w:rPr>
              <w:t>N</w:t>
            </w:r>
            <w:r w:rsidRPr="00EE52BE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o</w:t>
            </w:r>
          </w:p>
        </w:tc>
      </w:tr>
    </w:tbl>
    <w:p w14:paraId="16AD73FC" w14:textId="77777777" w:rsidR="0085798C" w:rsidRDefault="0085798C" w:rsidP="00DA6793">
      <w:pPr>
        <w:spacing w:beforeLines="20" w:before="48" w:afterLines="20" w:after="48"/>
        <w:jc w:val="both"/>
        <w:rPr>
          <w:rFonts w:eastAsia="等线"/>
          <w:lang w:val="en-US" w:eastAsia="zh-CN"/>
        </w:rPr>
      </w:pPr>
    </w:p>
    <w:p w14:paraId="56E7593B" w14:textId="533E47B7" w:rsidR="009345FB" w:rsidRDefault="00A469AF" w:rsidP="00A469A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595212">
        <w:rPr>
          <w:rFonts w:eastAsia="等线"/>
          <w:b/>
          <w:lang w:val="en-US" w:eastAsia="zh-CN"/>
        </w:rPr>
        <w:t>3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="009345FB">
        <w:rPr>
          <w:rFonts w:eastAsia="等线"/>
          <w:b/>
          <w:lang w:val="en-US" w:eastAsia="zh-CN"/>
        </w:rPr>
        <w:t>Further study the pros and cons for test decoder and test encoder in RAN4.</w:t>
      </w:r>
    </w:p>
    <w:p w14:paraId="0B3F5295" w14:textId="439B6CD5" w:rsidR="0051217C" w:rsidRDefault="00A2145F" w:rsidP="00DA6793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 w:rsidRPr="00A2145F">
        <w:rPr>
          <w:rFonts w:eastAsia="等线"/>
          <w:lang w:val="en-US" w:eastAsia="zh-CN"/>
        </w:rPr>
        <w:t xml:space="preserve">In addition to the </w:t>
      </w:r>
      <w:r w:rsidR="004D2889">
        <w:rPr>
          <w:rFonts w:eastAsia="等线"/>
          <w:lang w:val="en-US" w:eastAsia="zh-CN"/>
        </w:rPr>
        <w:t>test</w:t>
      </w:r>
      <w:r>
        <w:rPr>
          <w:rFonts w:eastAsia="等线"/>
          <w:lang w:val="en-US" w:eastAsia="zh-CN"/>
        </w:rPr>
        <w:t xml:space="preserve"> model</w:t>
      </w:r>
      <w:r w:rsidRPr="00A2145F">
        <w:rPr>
          <w:rFonts w:eastAsia="等线"/>
          <w:lang w:val="en-US" w:eastAsia="zh-CN"/>
        </w:rPr>
        <w:t xml:space="preserve">, </w:t>
      </w:r>
      <w:r w:rsidR="008B7E2F">
        <w:rPr>
          <w:rFonts w:eastAsia="等线"/>
          <w:lang w:val="en-US" w:eastAsia="zh-CN"/>
        </w:rPr>
        <w:t xml:space="preserve">the dataset that used for </w:t>
      </w:r>
      <w:r w:rsidR="004D2889">
        <w:rPr>
          <w:rFonts w:eastAsia="等线"/>
          <w:lang w:val="en-US" w:eastAsia="zh-CN"/>
        </w:rPr>
        <w:t>test</w:t>
      </w:r>
      <w:r w:rsidR="008B7E2F">
        <w:rPr>
          <w:rFonts w:eastAsia="等线"/>
          <w:lang w:val="en-US" w:eastAsia="zh-CN"/>
        </w:rPr>
        <w:t xml:space="preserve"> model training</w:t>
      </w:r>
      <w:r w:rsidR="004D2889">
        <w:rPr>
          <w:rFonts w:eastAsia="等线"/>
          <w:lang w:val="en-US" w:eastAsia="zh-CN"/>
        </w:rPr>
        <w:t>/inference</w:t>
      </w:r>
      <w:r w:rsidR="008B7E2F">
        <w:rPr>
          <w:rFonts w:eastAsia="等线"/>
          <w:lang w:val="en-US" w:eastAsia="zh-CN"/>
        </w:rPr>
        <w:t xml:space="preserve"> need to be considered as well.</w:t>
      </w:r>
      <w:r w:rsidR="008B7E2F">
        <w:rPr>
          <w:rFonts w:eastAsia="等线" w:hint="eastAsia"/>
          <w:lang w:val="en-US" w:eastAsia="zh-CN"/>
        </w:rPr>
        <w:t xml:space="preserve"> </w:t>
      </w:r>
      <w:r w:rsidR="007138E8">
        <w:rPr>
          <w:rFonts w:eastAsia="等线"/>
          <w:lang w:val="en-US" w:eastAsia="zh-CN"/>
        </w:rPr>
        <w:t>O</w:t>
      </w:r>
      <w:r w:rsidRPr="00A2145F">
        <w:rPr>
          <w:rFonts w:eastAsia="等线"/>
          <w:lang w:val="en-US" w:eastAsia="zh-CN"/>
        </w:rPr>
        <w:t>ptions</w:t>
      </w:r>
      <w:r>
        <w:rPr>
          <w:rFonts w:eastAsia="等线"/>
          <w:lang w:val="en-US" w:eastAsia="zh-CN"/>
        </w:rPr>
        <w:t xml:space="preserve"> are listed below</w:t>
      </w:r>
      <w:r w:rsidRPr="00A2145F">
        <w:rPr>
          <w:rFonts w:eastAsia="等线"/>
          <w:lang w:val="en-US" w:eastAsia="zh-CN"/>
        </w:rPr>
        <w:t>:</w:t>
      </w:r>
    </w:p>
    <w:p w14:paraId="174FC9D1" w14:textId="63BDC129" w:rsidR="009F5756" w:rsidRPr="008C27D4" w:rsidRDefault="00A2145F" w:rsidP="00A2145F">
      <w:pPr>
        <w:spacing w:beforeLines="20" w:before="48" w:afterLines="20" w:after="48"/>
        <w:ind w:leftChars="500" w:left="1000"/>
        <w:jc w:val="both"/>
        <w:rPr>
          <w:rFonts w:eastAsia="等线"/>
          <w:bCs/>
          <w:lang w:eastAsia="zh-CN"/>
        </w:rPr>
      </w:pPr>
      <w:r w:rsidRPr="008B7E2F">
        <w:rPr>
          <w:rFonts w:eastAsia="等线" w:hint="eastAsia"/>
          <w:bCs/>
          <w:lang w:val="en-US" w:eastAsia="zh-CN"/>
        </w:rPr>
        <w:t>Option1</w:t>
      </w:r>
      <w:r w:rsidR="000C1BDA">
        <w:rPr>
          <w:rFonts w:eastAsia="等线" w:hint="eastAsia"/>
          <w:bCs/>
          <w:lang w:val="en-US" w:eastAsia="zh-CN"/>
        </w:rPr>
        <w:t>:</w:t>
      </w:r>
      <w:r w:rsidR="008C27D4">
        <w:rPr>
          <w:rFonts w:eastAsia="等线"/>
          <w:bCs/>
          <w:lang w:val="en-US" w:eastAsia="zh-CN"/>
        </w:rPr>
        <w:t xml:space="preserve"> </w:t>
      </w:r>
      <w:r w:rsidR="008C27D4" w:rsidRPr="008C27D4">
        <w:rPr>
          <w:rFonts w:eastAsia="等线"/>
          <w:bCs/>
          <w:lang w:val="en-US" w:eastAsia="zh-CN"/>
        </w:rPr>
        <w:t>Dataset based on TR 38.901, e.g. UMa channel, UMi channel, CDL channel, “legacy approach”.</w:t>
      </w:r>
    </w:p>
    <w:p w14:paraId="03834E3A" w14:textId="2E776560" w:rsidR="000C1BDA" w:rsidRDefault="00A2145F" w:rsidP="00A2145F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8B7E2F">
        <w:rPr>
          <w:rFonts w:eastAsia="等线" w:hint="eastAsia"/>
          <w:lang w:val="en-US" w:eastAsia="zh-CN"/>
        </w:rPr>
        <w:t>Option</w:t>
      </w:r>
      <w:r w:rsidR="007138E8">
        <w:rPr>
          <w:rFonts w:eastAsia="等线"/>
          <w:lang w:val="en-US" w:eastAsia="zh-CN"/>
        </w:rPr>
        <w:t>2</w:t>
      </w:r>
      <w:r w:rsidR="000C1BDA">
        <w:rPr>
          <w:rFonts w:eastAsia="等线" w:hint="eastAsia"/>
          <w:lang w:val="en-US" w:eastAsia="zh-CN"/>
        </w:rPr>
        <w:t>:</w:t>
      </w:r>
      <w:r w:rsidR="000C1BDA">
        <w:rPr>
          <w:rFonts w:eastAsia="等线"/>
          <w:lang w:val="en-US" w:eastAsia="zh-CN"/>
        </w:rPr>
        <w:t xml:space="preserve"> </w:t>
      </w:r>
      <w:r w:rsidRPr="008B7E2F">
        <w:rPr>
          <w:rFonts w:eastAsia="等线" w:hint="eastAsia"/>
          <w:lang w:val="en-US" w:eastAsia="zh-CN"/>
        </w:rPr>
        <w:t>Field dataset</w:t>
      </w:r>
    </w:p>
    <w:p w14:paraId="774C0053" w14:textId="77777777" w:rsidR="002A1A5F" w:rsidRDefault="007138E8" w:rsidP="00DB68B5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In RAN1</w:t>
      </w:r>
      <w:r w:rsidR="0069689A">
        <w:rPr>
          <w:rFonts w:eastAsia="等线"/>
          <w:lang w:val="en-US" w:eastAsia="zh-CN"/>
        </w:rPr>
        <w:t>, option1(data set based on TR 38.901) is utilized by companies to propose their evaluation results.</w:t>
      </w:r>
      <w:r w:rsidR="0069689A">
        <w:rPr>
          <w:rFonts w:eastAsia="等线" w:hint="eastAsia"/>
          <w:lang w:val="en-US" w:eastAsia="zh-CN"/>
        </w:rPr>
        <w:t xml:space="preserve"> </w:t>
      </w:r>
      <w:r w:rsidRPr="007138E8">
        <w:rPr>
          <w:rFonts w:eastAsia="等线"/>
          <w:lang w:val="en-US" w:eastAsia="zh-CN"/>
        </w:rPr>
        <w:t>For example, in CSI case</w:t>
      </w:r>
      <w:r w:rsidR="0069689A">
        <w:rPr>
          <w:rFonts w:eastAsia="等线"/>
          <w:lang w:val="en-US" w:eastAsia="zh-CN"/>
        </w:rPr>
        <w:t>s</w:t>
      </w:r>
      <w:r w:rsidRPr="007138E8">
        <w:rPr>
          <w:rFonts w:eastAsia="等线"/>
          <w:lang w:val="en-US" w:eastAsia="zh-CN"/>
        </w:rPr>
        <w:t xml:space="preserve">, the UMa channel model based on </w:t>
      </w:r>
      <w:r w:rsidR="0069689A">
        <w:rPr>
          <w:rFonts w:eastAsia="等线"/>
          <w:lang w:val="en-US" w:eastAsia="zh-CN"/>
        </w:rPr>
        <w:t xml:space="preserve">TR </w:t>
      </w:r>
      <w:r w:rsidRPr="007138E8">
        <w:rPr>
          <w:rFonts w:eastAsia="等线"/>
          <w:lang w:val="en-US" w:eastAsia="zh-CN"/>
        </w:rPr>
        <w:t xml:space="preserve">38.901 is the data source for </w:t>
      </w:r>
      <w:r w:rsidR="0069689A">
        <w:rPr>
          <w:rFonts w:eastAsia="等线"/>
          <w:lang w:val="en-US" w:eastAsia="zh-CN"/>
        </w:rPr>
        <w:t>training and testing</w:t>
      </w:r>
      <w:r w:rsidRPr="007138E8">
        <w:rPr>
          <w:rFonts w:eastAsia="等线"/>
          <w:lang w:val="en-US" w:eastAsia="zh-CN"/>
        </w:rPr>
        <w:t xml:space="preserve">. </w:t>
      </w:r>
      <w:r w:rsidR="0069689A">
        <w:rPr>
          <w:rFonts w:eastAsia="等线"/>
          <w:lang w:val="en-US" w:eastAsia="zh-CN"/>
        </w:rPr>
        <w:t>As f</w:t>
      </w:r>
      <w:r w:rsidRPr="007138E8">
        <w:rPr>
          <w:rFonts w:eastAsia="等线"/>
          <w:lang w:val="en-US" w:eastAsia="zh-CN"/>
        </w:rPr>
        <w:t xml:space="preserve">or </w:t>
      </w:r>
      <w:r w:rsidR="0069689A">
        <w:rPr>
          <w:rFonts w:eastAsia="等线"/>
          <w:lang w:val="en-US" w:eastAsia="zh-CN"/>
        </w:rPr>
        <w:t xml:space="preserve">the </w:t>
      </w:r>
      <w:r w:rsidRPr="007138E8">
        <w:rPr>
          <w:rFonts w:eastAsia="等线"/>
          <w:lang w:val="en-US" w:eastAsia="zh-CN"/>
        </w:rPr>
        <w:t>field data, compan</w:t>
      </w:r>
      <w:r w:rsidR="0069689A">
        <w:rPr>
          <w:rFonts w:eastAsia="等线"/>
          <w:lang w:val="en-US" w:eastAsia="zh-CN"/>
        </w:rPr>
        <w:t>ies</w:t>
      </w:r>
      <w:r w:rsidRPr="007138E8">
        <w:rPr>
          <w:rFonts w:eastAsia="等线"/>
          <w:lang w:val="en-US" w:eastAsia="zh-CN"/>
        </w:rPr>
        <w:t xml:space="preserve"> can optionally provide their results</w:t>
      </w:r>
      <w:r w:rsidR="00DB68B5">
        <w:rPr>
          <w:rFonts w:eastAsia="等线"/>
          <w:lang w:val="en-US" w:eastAsia="zh-CN"/>
        </w:rPr>
        <w:t xml:space="preserve"> based on it</w:t>
      </w:r>
      <w:r w:rsidRPr="007138E8">
        <w:rPr>
          <w:rFonts w:eastAsia="等线"/>
          <w:lang w:val="en-US" w:eastAsia="zh-CN"/>
        </w:rPr>
        <w:t xml:space="preserve">. </w:t>
      </w:r>
    </w:p>
    <w:p w14:paraId="7DDB44E0" w14:textId="20A28780" w:rsidR="002A1A5F" w:rsidRDefault="0069689A" w:rsidP="00DB68B5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</w:t>
      </w:r>
      <w:r w:rsidR="007138E8" w:rsidRPr="007138E8">
        <w:rPr>
          <w:rFonts w:eastAsia="等线"/>
          <w:lang w:val="en-US" w:eastAsia="zh-CN"/>
        </w:rPr>
        <w:t xml:space="preserve">RAN4, especially for </w:t>
      </w:r>
      <w:r w:rsidR="00DB68B5">
        <w:rPr>
          <w:rFonts w:eastAsia="等线"/>
          <w:lang w:val="en-US" w:eastAsia="zh-CN"/>
        </w:rPr>
        <w:t xml:space="preserve">the </w:t>
      </w:r>
      <w:r w:rsidR="00DB68B5" w:rsidRPr="007138E8">
        <w:rPr>
          <w:rFonts w:eastAsia="等线"/>
          <w:lang w:val="en-US" w:eastAsia="zh-CN"/>
        </w:rPr>
        <w:t xml:space="preserve">construction </w:t>
      </w:r>
      <w:r w:rsidR="00DB68B5">
        <w:rPr>
          <w:rFonts w:eastAsia="等线"/>
          <w:lang w:val="en-US" w:eastAsia="zh-CN"/>
        </w:rPr>
        <w:t xml:space="preserve">of </w:t>
      </w:r>
      <w:r w:rsidR="004D2889">
        <w:rPr>
          <w:rFonts w:eastAsia="等线"/>
          <w:lang w:val="en-US" w:eastAsia="zh-CN"/>
        </w:rPr>
        <w:t>test</w:t>
      </w:r>
      <w:r w:rsidR="007138E8" w:rsidRPr="007138E8">
        <w:rPr>
          <w:rFonts w:eastAsia="等线"/>
          <w:lang w:val="en-US" w:eastAsia="zh-CN"/>
        </w:rPr>
        <w:t xml:space="preserve"> model</w:t>
      </w:r>
      <w:r w:rsidR="00DB68B5">
        <w:rPr>
          <w:rFonts w:eastAsia="等线"/>
          <w:lang w:val="en-US" w:eastAsia="zh-CN"/>
        </w:rPr>
        <w:t>s</w:t>
      </w:r>
      <w:r w:rsidR="002A1A5F">
        <w:rPr>
          <w:rFonts w:eastAsia="等线"/>
          <w:lang w:val="en-US" w:eastAsia="zh-CN"/>
        </w:rPr>
        <w:t xml:space="preserve"> and tests</w:t>
      </w:r>
      <w:r w:rsidR="007138E8" w:rsidRPr="007138E8">
        <w:rPr>
          <w:rFonts w:eastAsia="等线"/>
          <w:lang w:val="en-US" w:eastAsia="zh-CN"/>
        </w:rPr>
        <w:t xml:space="preserve">, </w:t>
      </w:r>
      <w:r w:rsidRPr="0069689A">
        <w:rPr>
          <w:rFonts w:eastAsia="等线"/>
          <w:lang w:val="en-US" w:eastAsia="zh-CN"/>
        </w:rPr>
        <w:t xml:space="preserve">evaluation </w:t>
      </w:r>
      <w:r>
        <w:rPr>
          <w:rFonts w:eastAsia="等线"/>
          <w:lang w:val="en-US" w:eastAsia="zh-CN"/>
        </w:rPr>
        <w:t>assumptions</w:t>
      </w:r>
      <w:r w:rsidRPr="0069689A">
        <w:rPr>
          <w:rFonts w:eastAsia="等线"/>
          <w:lang w:val="en-US" w:eastAsia="zh-CN"/>
        </w:rPr>
        <w:t xml:space="preserve"> </w:t>
      </w:r>
      <w:r w:rsidR="002A1A5F">
        <w:rPr>
          <w:rFonts w:eastAsia="等线"/>
          <w:lang w:val="en-US" w:eastAsia="zh-CN"/>
        </w:rPr>
        <w:t>in</w:t>
      </w:r>
      <w:r w:rsidRPr="0069689A">
        <w:rPr>
          <w:rFonts w:eastAsia="等线"/>
          <w:lang w:val="en-US" w:eastAsia="zh-CN"/>
        </w:rPr>
        <w:t xml:space="preserve"> RAN1 can be considered</w:t>
      </w:r>
      <w:r>
        <w:rPr>
          <w:rFonts w:eastAsia="等线"/>
          <w:lang w:val="en-US" w:eastAsia="zh-CN"/>
        </w:rPr>
        <w:t xml:space="preserve">. </w:t>
      </w:r>
      <w:r w:rsidRPr="0069689A">
        <w:rPr>
          <w:rFonts w:eastAsia="等线"/>
          <w:lang w:val="en-US" w:eastAsia="zh-CN"/>
        </w:rPr>
        <w:t>Data</w:t>
      </w:r>
      <w:r w:rsidR="00DB68B5">
        <w:rPr>
          <w:rFonts w:eastAsia="等线"/>
          <w:lang w:val="en-US" w:eastAsia="zh-CN"/>
        </w:rPr>
        <w:t xml:space="preserve"> sets</w:t>
      </w:r>
      <w:r w:rsidRPr="0069689A">
        <w:rPr>
          <w:rFonts w:eastAsia="等线"/>
          <w:lang w:val="en-US" w:eastAsia="zh-CN"/>
        </w:rPr>
        <w:t xml:space="preserve"> based on TR 38.901 can be </w:t>
      </w:r>
      <w:r w:rsidR="002A1A5F">
        <w:rPr>
          <w:rFonts w:eastAsia="等线"/>
          <w:lang w:val="en-US" w:eastAsia="zh-CN"/>
        </w:rPr>
        <w:t>utilized as the starting point</w:t>
      </w:r>
      <w:r w:rsidRPr="0069689A">
        <w:rPr>
          <w:rFonts w:eastAsia="等线"/>
          <w:lang w:val="en-US" w:eastAsia="zh-CN"/>
        </w:rPr>
        <w:t>.</w:t>
      </w:r>
    </w:p>
    <w:p w14:paraId="31D9C3FD" w14:textId="1F56C404" w:rsidR="000C1BDA" w:rsidRDefault="008B7E2F" w:rsidP="008B7E2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C22689">
        <w:rPr>
          <w:rFonts w:eastAsia="等线"/>
          <w:b/>
          <w:lang w:val="en-US" w:eastAsia="zh-CN"/>
        </w:rPr>
        <w:t>4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="008C27D4" w:rsidRPr="008C27D4">
        <w:rPr>
          <w:rFonts w:eastAsia="等线"/>
          <w:b/>
          <w:lang w:val="en-US" w:eastAsia="zh-CN"/>
        </w:rPr>
        <w:t xml:space="preserve">Dataset based on TR 38.901, e.g. UMa channel, UMi channel, CDL channel, “legacy approach”, </w:t>
      </w:r>
      <w:r w:rsidR="008C27D4">
        <w:rPr>
          <w:rFonts w:eastAsia="等线"/>
          <w:b/>
          <w:lang w:val="en-US" w:eastAsia="zh-CN"/>
        </w:rPr>
        <w:t xml:space="preserve">should be considered in RAN4 as </w:t>
      </w:r>
      <w:r w:rsidR="005C4D56">
        <w:rPr>
          <w:rFonts w:eastAsia="等线"/>
          <w:b/>
          <w:lang w:val="en-US" w:eastAsia="zh-CN"/>
        </w:rPr>
        <w:t>the</w:t>
      </w:r>
      <w:r w:rsidR="008C27D4">
        <w:rPr>
          <w:rFonts w:eastAsia="等线"/>
          <w:b/>
          <w:lang w:val="en-US" w:eastAsia="zh-CN"/>
        </w:rPr>
        <w:t xml:space="preserve"> starting point.</w:t>
      </w:r>
    </w:p>
    <w:p w14:paraId="371E2FFE" w14:textId="77777777" w:rsidR="000F1C3F" w:rsidRDefault="000F1C3F" w:rsidP="00085390">
      <w:pPr>
        <w:spacing w:beforeLines="20" w:before="48" w:afterLines="20" w:after="48"/>
        <w:jc w:val="both"/>
        <w:rPr>
          <w:rFonts w:eastAsia="等线"/>
          <w:lang w:val="en-US" w:eastAsia="zh-CN"/>
        </w:rPr>
      </w:pPr>
    </w:p>
    <w:p w14:paraId="3951B086" w14:textId="26FD2E48" w:rsidR="00085390" w:rsidRDefault="008B7E2F" w:rsidP="00085390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Regarding the </w:t>
      </w:r>
      <w:r w:rsidR="00A2145F">
        <w:rPr>
          <w:rFonts w:eastAsia="等线"/>
          <w:lang w:val="en-US" w:eastAsia="zh-CN"/>
        </w:rPr>
        <w:t>t</w:t>
      </w:r>
      <w:r w:rsidR="00A2145F" w:rsidRPr="00C2069A">
        <w:rPr>
          <w:rFonts w:eastAsia="等线"/>
          <w:lang w:val="en-US" w:eastAsia="zh-CN"/>
        </w:rPr>
        <w:t xml:space="preserve">estability </w:t>
      </w:r>
      <w:r>
        <w:rPr>
          <w:rFonts w:eastAsia="等线"/>
          <w:lang w:val="en-US" w:eastAsia="zh-CN"/>
        </w:rPr>
        <w:t>of AI/ML features</w:t>
      </w:r>
      <w:r w:rsidR="00A2145F">
        <w:rPr>
          <w:rFonts w:eastAsia="等线"/>
          <w:lang w:val="en-US" w:eastAsia="zh-CN"/>
        </w:rPr>
        <w:t>, different AI/ML capabilities should be considered</w:t>
      </w:r>
      <w:r w:rsidR="000F1C3F">
        <w:rPr>
          <w:rFonts w:eastAsia="等线"/>
          <w:lang w:val="en-US" w:eastAsia="zh-CN"/>
        </w:rPr>
        <w:t>,</w:t>
      </w:r>
      <w:r w:rsidR="00085390">
        <w:rPr>
          <w:rFonts w:eastAsia="等线"/>
          <w:lang w:val="en-US" w:eastAsia="zh-CN"/>
        </w:rPr>
        <w:t xml:space="preserve"> e.g. </w:t>
      </w:r>
      <w:r w:rsidR="00085390" w:rsidRPr="00A2145F">
        <w:rPr>
          <w:rFonts w:eastAsia="等线"/>
          <w:lang w:val="en-US" w:eastAsia="zh-CN"/>
        </w:rPr>
        <w:t xml:space="preserve">capabilities that support different use cases, </w:t>
      </w:r>
      <w:r w:rsidR="00085390">
        <w:rPr>
          <w:rFonts w:eastAsia="等线"/>
          <w:lang w:val="en-US" w:eastAsia="zh-CN"/>
        </w:rPr>
        <w:t xml:space="preserve">different </w:t>
      </w:r>
      <w:r w:rsidR="00085390" w:rsidRPr="00A2145F">
        <w:rPr>
          <w:rFonts w:eastAsia="等线"/>
          <w:lang w:val="en-US" w:eastAsia="zh-CN"/>
        </w:rPr>
        <w:t>scenarios</w:t>
      </w:r>
      <w:r w:rsidR="000F1C3F">
        <w:rPr>
          <w:rFonts w:eastAsia="等线"/>
          <w:lang w:val="en-US" w:eastAsia="zh-CN"/>
        </w:rPr>
        <w:t xml:space="preserve"> and</w:t>
      </w:r>
      <w:r w:rsidR="00085390" w:rsidRPr="00A2145F">
        <w:rPr>
          <w:rFonts w:eastAsia="等线"/>
          <w:lang w:val="en-US" w:eastAsia="zh-CN"/>
        </w:rPr>
        <w:t xml:space="preserve"> </w:t>
      </w:r>
      <w:r w:rsidR="00085390">
        <w:rPr>
          <w:rFonts w:eastAsia="等线"/>
          <w:lang w:val="en-US" w:eastAsia="zh-CN"/>
        </w:rPr>
        <w:t xml:space="preserve">different </w:t>
      </w:r>
      <w:r w:rsidR="00085390" w:rsidRPr="00A2145F">
        <w:rPr>
          <w:rFonts w:eastAsia="等线"/>
          <w:lang w:val="en-US" w:eastAsia="zh-CN"/>
        </w:rPr>
        <w:t>models</w:t>
      </w:r>
      <w:r w:rsidR="00085390">
        <w:rPr>
          <w:rFonts w:eastAsia="等线"/>
          <w:lang w:val="en-US" w:eastAsia="zh-CN"/>
        </w:rPr>
        <w:t>.</w:t>
      </w:r>
      <w:r w:rsidR="00085390">
        <w:rPr>
          <w:rFonts w:eastAsia="等线" w:hint="eastAsia"/>
          <w:lang w:val="en-US" w:eastAsia="zh-CN"/>
        </w:rPr>
        <w:t xml:space="preserve"> </w:t>
      </w:r>
      <w:r w:rsidR="00085390">
        <w:rPr>
          <w:rFonts w:eastAsia="等线"/>
          <w:lang w:val="en-US" w:eastAsia="zh-CN"/>
        </w:rPr>
        <w:t>I</w:t>
      </w:r>
      <w:r w:rsidR="00085390" w:rsidRPr="00A2145F">
        <w:rPr>
          <w:rFonts w:eastAsia="等线"/>
          <w:lang w:val="en-US" w:eastAsia="zh-CN"/>
        </w:rPr>
        <w:t>n RAN4</w:t>
      </w:r>
      <w:r w:rsidR="000F1C3F">
        <w:rPr>
          <w:rFonts w:eastAsia="等线"/>
          <w:lang w:val="en-US" w:eastAsia="zh-CN"/>
        </w:rPr>
        <w:t xml:space="preserve"> AI/ML tests</w:t>
      </w:r>
      <w:r w:rsidR="00085390" w:rsidRPr="00A2145F">
        <w:rPr>
          <w:rFonts w:eastAsia="等线"/>
          <w:lang w:val="en-US" w:eastAsia="zh-CN"/>
        </w:rPr>
        <w:t xml:space="preserve">, following aspects need to be </w:t>
      </w:r>
      <w:r w:rsidR="000F1C3F">
        <w:rPr>
          <w:rFonts w:eastAsia="等线"/>
          <w:lang w:val="en-US" w:eastAsia="zh-CN"/>
        </w:rPr>
        <w:t>considered</w:t>
      </w:r>
      <w:r w:rsidR="00085390" w:rsidRPr="00A2145F">
        <w:rPr>
          <w:rFonts w:eastAsia="等线"/>
          <w:lang w:val="en-US" w:eastAsia="zh-CN"/>
        </w:rPr>
        <w:t>:</w:t>
      </w:r>
    </w:p>
    <w:p w14:paraId="0DEDCB7E" w14:textId="77777777" w:rsidR="00164A17" w:rsidRPr="008B7E2F" w:rsidRDefault="008B7E2F" w:rsidP="008B7E2F">
      <w:pPr>
        <w:spacing w:beforeLines="20" w:before="48" w:afterLines="20" w:after="48"/>
        <w:ind w:leftChars="500" w:left="1000"/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 xml:space="preserve">- </w:t>
      </w:r>
      <w:r w:rsidR="00164A17" w:rsidRPr="008B7E2F">
        <w:rPr>
          <w:rFonts w:eastAsia="等线"/>
          <w:bCs/>
          <w:lang w:val="en-US" w:eastAsia="zh-CN"/>
        </w:rPr>
        <w:t>Definition of basic AI</w:t>
      </w:r>
      <w:r>
        <w:rPr>
          <w:rFonts w:eastAsia="等线"/>
          <w:bCs/>
          <w:lang w:val="en-US" w:eastAsia="zh-CN"/>
        </w:rPr>
        <w:t>/ML</w:t>
      </w:r>
      <w:r w:rsidR="00164A17" w:rsidRPr="008B7E2F">
        <w:rPr>
          <w:rFonts w:eastAsia="等线"/>
          <w:bCs/>
          <w:lang w:val="en-US" w:eastAsia="zh-CN"/>
        </w:rPr>
        <w:t xml:space="preserve"> capability and corresponding testing metrics</w:t>
      </w:r>
    </w:p>
    <w:p w14:paraId="76A446D6" w14:textId="77777777" w:rsidR="00164A17" w:rsidRPr="008B7E2F" w:rsidRDefault="008B7E2F" w:rsidP="008B7E2F">
      <w:pPr>
        <w:spacing w:beforeLines="20" w:before="48" w:afterLines="20" w:after="48"/>
        <w:ind w:leftChars="500" w:left="1000"/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 xml:space="preserve">- </w:t>
      </w:r>
      <w:r w:rsidR="00164A17" w:rsidRPr="008B7E2F">
        <w:rPr>
          <w:rFonts w:eastAsia="等线"/>
          <w:bCs/>
          <w:lang w:val="en-US" w:eastAsia="zh-CN"/>
        </w:rPr>
        <w:t>Definition of different AI</w:t>
      </w:r>
      <w:r>
        <w:rPr>
          <w:rFonts w:eastAsia="等线"/>
          <w:bCs/>
          <w:lang w:val="en-US" w:eastAsia="zh-CN"/>
        </w:rPr>
        <w:t>/ML</w:t>
      </w:r>
      <w:r w:rsidR="00164A17" w:rsidRPr="008B7E2F">
        <w:rPr>
          <w:rFonts w:eastAsia="等线"/>
          <w:bCs/>
          <w:lang w:val="en-US" w:eastAsia="zh-CN"/>
        </w:rPr>
        <w:t xml:space="preserve"> capability levels and different testing </w:t>
      </w:r>
      <w:r w:rsidRPr="008B7E2F">
        <w:rPr>
          <w:rFonts w:eastAsia="等线"/>
          <w:bCs/>
          <w:lang w:val="en-US" w:eastAsia="zh-CN"/>
        </w:rPr>
        <w:t>m</w:t>
      </w:r>
      <w:r>
        <w:rPr>
          <w:rFonts w:eastAsia="等线"/>
          <w:bCs/>
          <w:lang w:val="en-US" w:eastAsia="zh-CN"/>
        </w:rPr>
        <w:t>e</w:t>
      </w:r>
      <w:r w:rsidRPr="008B7E2F">
        <w:rPr>
          <w:rFonts w:eastAsia="等线"/>
          <w:bCs/>
          <w:lang w:val="en-US" w:eastAsia="zh-CN"/>
        </w:rPr>
        <w:t>tric</w:t>
      </w:r>
      <w:r>
        <w:rPr>
          <w:rFonts w:eastAsia="等线"/>
          <w:bCs/>
          <w:lang w:val="en-US" w:eastAsia="zh-CN"/>
        </w:rPr>
        <w:t>s</w:t>
      </w:r>
      <w:r w:rsidRPr="008B7E2F">
        <w:rPr>
          <w:rFonts w:eastAsia="等线"/>
          <w:bCs/>
          <w:lang w:val="en-US" w:eastAsia="zh-CN"/>
        </w:rPr>
        <w:t xml:space="preserve"> </w:t>
      </w:r>
      <w:r w:rsidR="00A32300">
        <w:rPr>
          <w:rFonts w:eastAsia="等线"/>
          <w:bCs/>
          <w:lang w:val="en-US" w:eastAsia="zh-CN"/>
        </w:rPr>
        <w:t>for</w:t>
      </w:r>
      <w:r w:rsidR="00164A17" w:rsidRPr="008B7E2F">
        <w:rPr>
          <w:rFonts w:eastAsia="等线"/>
          <w:bCs/>
          <w:lang w:val="en-US" w:eastAsia="zh-CN"/>
        </w:rPr>
        <w:t xml:space="preserve"> different levels</w:t>
      </w:r>
    </w:p>
    <w:p w14:paraId="173E6413" w14:textId="77777777" w:rsidR="00A2145F" w:rsidRPr="008B7E2F" w:rsidRDefault="008B7E2F" w:rsidP="008B7E2F">
      <w:pPr>
        <w:spacing w:beforeLines="20" w:before="48" w:afterLines="20" w:after="48"/>
        <w:ind w:leftChars="500" w:left="1000"/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lastRenderedPageBreak/>
        <w:t xml:space="preserve">- </w:t>
      </w:r>
      <w:r w:rsidR="00A32300">
        <w:rPr>
          <w:rFonts w:eastAsia="等线"/>
          <w:bCs/>
          <w:lang w:val="en-US" w:eastAsia="zh-CN"/>
        </w:rPr>
        <w:t>D</w:t>
      </w:r>
      <w:r w:rsidR="00164A17" w:rsidRPr="008B7E2F">
        <w:rPr>
          <w:rFonts w:eastAsia="等线"/>
          <w:bCs/>
          <w:lang w:val="en-US" w:eastAsia="zh-CN"/>
        </w:rPr>
        <w:t>ynamic AI</w:t>
      </w:r>
      <w:r w:rsidR="00A32300">
        <w:rPr>
          <w:rFonts w:eastAsia="等线"/>
          <w:bCs/>
          <w:lang w:val="en-US" w:eastAsia="zh-CN"/>
        </w:rPr>
        <w:t>/ML</w:t>
      </w:r>
      <w:r w:rsidR="00164A17" w:rsidRPr="008B7E2F">
        <w:rPr>
          <w:rFonts w:eastAsia="等线"/>
          <w:bCs/>
          <w:lang w:val="en-US" w:eastAsia="zh-CN"/>
        </w:rPr>
        <w:t xml:space="preserve"> capabilities (e.g. AI capability being influenced by computing resources, transmission resources, and storage resources)</w:t>
      </w:r>
    </w:p>
    <w:p w14:paraId="4F91E8C5" w14:textId="00730D70" w:rsidR="00A32300" w:rsidRDefault="00A32300" w:rsidP="00A32300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05267A">
        <w:rPr>
          <w:rFonts w:eastAsia="等线"/>
          <w:b/>
          <w:lang w:val="en-US" w:eastAsia="zh-CN"/>
        </w:rPr>
        <w:t>5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</w:t>
      </w:r>
      <w:r w:rsidRPr="00A32300">
        <w:rPr>
          <w:rFonts w:eastAsia="等线"/>
          <w:b/>
          <w:lang w:val="en-US" w:eastAsia="zh-CN"/>
        </w:rPr>
        <w:t>AI/ML capabilities</w:t>
      </w:r>
      <w:r>
        <w:rPr>
          <w:rFonts w:eastAsia="等线"/>
          <w:b/>
          <w:lang w:val="en-US" w:eastAsia="zh-CN"/>
        </w:rPr>
        <w:t>, following aspects should be considered</w:t>
      </w:r>
    </w:p>
    <w:p w14:paraId="2B9BAC6D" w14:textId="77777777" w:rsidR="00A32300" w:rsidRPr="00A32300" w:rsidRDefault="00A32300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basic AI/ML capability and corresponding testing metrics</w:t>
      </w:r>
    </w:p>
    <w:p w14:paraId="0E32A9CB" w14:textId="77777777" w:rsidR="00A32300" w:rsidRPr="00A32300" w:rsidRDefault="00A32300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different AI/ML capability levels and different testing metrics for different levels</w:t>
      </w:r>
    </w:p>
    <w:p w14:paraId="48A87C34" w14:textId="77777777" w:rsidR="00A2145F" w:rsidRDefault="00A32300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 xml:space="preserve">- </w:t>
      </w:r>
      <w:r>
        <w:rPr>
          <w:rFonts w:eastAsia="等线"/>
          <w:b/>
          <w:bCs/>
          <w:lang w:val="en-US" w:eastAsia="zh-CN"/>
        </w:rPr>
        <w:t>D</w:t>
      </w:r>
      <w:r w:rsidRPr="00A32300">
        <w:rPr>
          <w:rFonts w:eastAsia="等线"/>
          <w:b/>
          <w:bCs/>
          <w:lang w:val="en-US" w:eastAsia="zh-CN"/>
        </w:rPr>
        <w:t>ynamic AI/ML capabilities</w:t>
      </w:r>
    </w:p>
    <w:p w14:paraId="02B1BE39" w14:textId="77777777" w:rsidR="00DB51CB" w:rsidRPr="00F4671C" w:rsidRDefault="00DB51CB" w:rsidP="00DB51CB">
      <w:pPr>
        <w:pStyle w:val="af6"/>
        <w:spacing w:beforeLines="20" w:before="48" w:afterLines="20" w:after="48"/>
        <w:ind w:left="1838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</w:p>
    <w:p w14:paraId="77DB3053" w14:textId="77777777" w:rsidR="00DB51CB" w:rsidRPr="00647896" w:rsidRDefault="00DB51CB" w:rsidP="00DB51CB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t>Conclusions</w:t>
      </w:r>
    </w:p>
    <w:p w14:paraId="2ED9D305" w14:textId="77777777" w:rsidR="00DB51CB" w:rsidRPr="000B2BD7" w:rsidRDefault="00DB51CB" w:rsidP="00DB51CB">
      <w:pPr>
        <w:spacing w:beforeLines="20" w:before="48" w:afterLines="20" w:after="48"/>
        <w:jc w:val="both"/>
        <w:rPr>
          <w:rFonts w:eastAsia="Batang"/>
          <w:kern w:val="2"/>
          <w:lang w:eastAsia="ko-KR"/>
        </w:rPr>
      </w:pPr>
      <w:r w:rsidRPr="00647896">
        <w:rPr>
          <w:rFonts w:eastAsia="Batang"/>
          <w:kern w:val="2"/>
          <w:lang w:val="en-US" w:eastAsia="ko-KR"/>
        </w:rPr>
        <w:t xml:space="preserve">In this contribution, </w:t>
      </w:r>
      <w:r>
        <w:rPr>
          <w:rFonts w:eastAsia="Batang"/>
          <w:kern w:val="2"/>
          <w:lang w:val="en-US" w:eastAsia="ko-KR"/>
        </w:rPr>
        <w:t xml:space="preserve">we discussed the </w:t>
      </w:r>
      <w:r w:rsidRPr="00647896">
        <w:rPr>
          <w:rFonts w:eastAsia="等线"/>
          <w:lang w:eastAsia="zh-CN"/>
        </w:rPr>
        <w:t xml:space="preserve">Rel-18 </w:t>
      </w:r>
      <w:bookmarkStart w:id="4" w:name="_Hlk125811723"/>
      <w:r>
        <w:rPr>
          <w:rFonts w:eastAsia="Batang"/>
        </w:rPr>
        <w:t>AI/ML</w:t>
      </w:r>
      <w:bookmarkEnd w:id="4"/>
      <w:r w:rsidRPr="00647896">
        <w:rPr>
          <w:rFonts w:eastAsia="等线"/>
          <w:lang w:eastAsia="zh-CN"/>
        </w:rPr>
        <w:t xml:space="preserve"> impacts to RAN4 and got following proposals</w:t>
      </w:r>
    </w:p>
    <w:p w14:paraId="12625E14" w14:textId="77777777" w:rsidR="000555CF" w:rsidRDefault="000555CF" w:rsidP="000555C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1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testability of </w:t>
      </w:r>
      <w:r>
        <w:rPr>
          <w:rFonts w:eastAsia="等线"/>
          <w:b/>
          <w:lang w:val="en-US" w:eastAsia="zh-CN"/>
        </w:rPr>
        <w:t>two-sided</w:t>
      </w:r>
      <w:r w:rsidRPr="00A5601D">
        <w:rPr>
          <w:rFonts w:eastAsia="等线"/>
          <w:b/>
          <w:lang w:val="en-US" w:eastAsia="zh-CN"/>
        </w:rPr>
        <w:t xml:space="preserve"> model, should introduce </w:t>
      </w:r>
      <w:r>
        <w:rPr>
          <w:rFonts w:eastAsia="等线" w:hint="eastAsia"/>
          <w:b/>
          <w:lang w:val="en-US" w:eastAsia="zh-CN"/>
        </w:rPr>
        <w:t>test</w:t>
      </w:r>
      <w:r>
        <w:rPr>
          <w:rFonts w:eastAsia="等线"/>
          <w:b/>
          <w:lang w:val="en-US" w:eastAsia="zh-CN"/>
        </w:rPr>
        <w:t xml:space="preserve"> encoder(s) </w:t>
      </w:r>
      <w:r w:rsidRPr="00A5601D">
        <w:rPr>
          <w:rFonts w:eastAsia="等线"/>
          <w:b/>
          <w:lang w:val="en-US" w:eastAsia="zh-CN"/>
        </w:rPr>
        <w:t xml:space="preserve">to collaborate with the </w:t>
      </w:r>
      <w:r>
        <w:rPr>
          <w:rFonts w:eastAsia="等线"/>
          <w:b/>
          <w:lang w:val="en-US" w:eastAsia="zh-CN"/>
        </w:rPr>
        <w:t xml:space="preserve"> NW decoder under </w:t>
      </w:r>
      <w:r w:rsidRPr="00A5601D">
        <w:rPr>
          <w:rFonts w:eastAsia="等线"/>
          <w:b/>
          <w:lang w:val="en-US" w:eastAsia="zh-CN"/>
        </w:rPr>
        <w:t>test.</w:t>
      </w:r>
    </w:p>
    <w:p w14:paraId="62BFDDAF" w14:textId="77777777" w:rsidR="000555CF" w:rsidRDefault="000555CF" w:rsidP="000555C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2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testability of </w:t>
      </w:r>
      <w:r>
        <w:rPr>
          <w:rFonts w:eastAsia="等线"/>
          <w:b/>
          <w:lang w:val="en-US" w:eastAsia="zh-CN"/>
        </w:rPr>
        <w:t>two-sided</w:t>
      </w:r>
      <w:r w:rsidRPr="00A5601D">
        <w:rPr>
          <w:rFonts w:eastAsia="等线"/>
          <w:b/>
          <w:lang w:val="en-US" w:eastAsia="zh-CN"/>
        </w:rPr>
        <w:t xml:space="preserve"> model, should introduce </w:t>
      </w:r>
      <w:r>
        <w:rPr>
          <w:rFonts w:eastAsia="等线"/>
          <w:b/>
          <w:lang w:val="en-US" w:eastAsia="zh-CN"/>
        </w:rPr>
        <w:t>test</w:t>
      </w:r>
      <w:r w:rsidRPr="00A5601D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decoder(s)</w:t>
      </w:r>
      <w:r w:rsidRPr="00A5601D">
        <w:rPr>
          <w:rFonts w:eastAsia="等线"/>
          <w:b/>
          <w:lang w:val="en-US" w:eastAsia="zh-CN"/>
        </w:rPr>
        <w:t xml:space="preserve"> to collaborate with the </w:t>
      </w:r>
      <w:r>
        <w:rPr>
          <w:rFonts w:eastAsia="等线"/>
          <w:b/>
          <w:lang w:val="en-US" w:eastAsia="zh-CN"/>
        </w:rPr>
        <w:t>UE encoder</w:t>
      </w:r>
      <w:r w:rsidRPr="00A5601D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under test.</w:t>
      </w:r>
    </w:p>
    <w:p w14:paraId="0494287C" w14:textId="77777777" w:rsidR="000555CF" w:rsidRPr="009345FB" w:rsidRDefault="000555CF" w:rsidP="000555C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 1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P</w:t>
      </w:r>
      <w:r w:rsidRPr="00A469AF">
        <w:rPr>
          <w:rFonts w:eastAsia="等线"/>
          <w:b/>
          <w:lang w:val="en-US" w:eastAsia="zh-CN"/>
        </w:rPr>
        <w:t xml:space="preserve">ros and cons for different </w:t>
      </w:r>
      <w:r>
        <w:rPr>
          <w:rFonts w:eastAsia="等线"/>
          <w:b/>
          <w:lang w:val="en-US" w:eastAsia="zh-CN"/>
        </w:rPr>
        <w:t>options on test decoder are shown in table 1.</w:t>
      </w:r>
    </w:p>
    <w:p w14:paraId="29B80364" w14:textId="77777777" w:rsidR="000555CF" w:rsidRDefault="000555CF" w:rsidP="000555CF">
      <w:pPr>
        <w:spacing w:beforeLines="20" w:before="48" w:afterLines="20" w:after="48"/>
        <w:jc w:val="center"/>
        <w:rPr>
          <w:rFonts w:eastAsia="等线"/>
          <w:b/>
          <w:lang w:val="en-US" w:eastAsia="zh-CN"/>
        </w:rPr>
      </w:pPr>
      <w:r w:rsidRPr="009D48C4">
        <w:rPr>
          <w:rFonts w:eastAsia="等线"/>
          <w:b/>
          <w:lang w:val="en-US" w:eastAsia="zh-CN"/>
        </w:rPr>
        <w:t>Table 1</w:t>
      </w:r>
      <w:r>
        <w:rPr>
          <w:rFonts w:eastAsia="等线"/>
          <w:b/>
          <w:lang w:val="en-US" w:eastAsia="zh-CN"/>
        </w:rPr>
        <w:t xml:space="preserve"> </w:t>
      </w:r>
      <w:r w:rsidRPr="009D48C4">
        <w:rPr>
          <w:rFonts w:eastAsia="等线"/>
          <w:b/>
          <w:lang w:val="en-US" w:eastAsia="zh-CN"/>
        </w:rPr>
        <w:t xml:space="preserve">pros and cons </w:t>
      </w:r>
      <w:r>
        <w:rPr>
          <w:rFonts w:eastAsia="等线"/>
          <w:b/>
          <w:lang w:val="en-US" w:eastAsia="zh-CN"/>
        </w:rPr>
        <w:t>of different</w:t>
      </w:r>
      <w:r w:rsidRPr="009D48C4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options for test decoder</w:t>
      </w:r>
    </w:p>
    <w:tbl>
      <w:tblPr>
        <w:tblStyle w:val="1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905"/>
        <w:gridCol w:w="1597"/>
        <w:gridCol w:w="1599"/>
        <w:gridCol w:w="1597"/>
        <w:gridCol w:w="1598"/>
      </w:tblGrid>
      <w:tr w:rsidR="000555CF" w:rsidRPr="004A7892" w14:paraId="705CA5B0" w14:textId="77777777" w:rsidTr="000555CF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D5DE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6483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Option 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DEA3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Option 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0688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Option 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57CA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Option 4</w:t>
            </w:r>
          </w:p>
        </w:tc>
      </w:tr>
      <w:tr w:rsidR="000555CF" w:rsidRPr="004A7892" w14:paraId="0A488297" w14:textId="77777777" w:rsidTr="000555CF">
        <w:trPr>
          <w:jc w:val="center"/>
        </w:trPr>
        <w:tc>
          <w:tcPr>
            <w:tcW w:w="8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51D1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Clarification of options</w:t>
            </w:r>
          </w:p>
        </w:tc>
      </w:tr>
      <w:tr w:rsidR="000555CF" w:rsidRPr="004A7892" w14:paraId="66DF05D1" w14:textId="77777777" w:rsidTr="000555CF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8F28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Source of the test decoder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C321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9B6A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NW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DD7D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RAN4 spec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F627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RAN4 spec and [TE]</w:t>
            </w:r>
          </w:p>
        </w:tc>
      </w:tr>
      <w:tr w:rsidR="000555CF" w:rsidRPr="004A7892" w14:paraId="7AA1236E" w14:textId="77777777" w:rsidTr="000555CF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FFFD" w14:textId="77777777" w:rsidR="000555CF" w:rsidRPr="004A7892" w:rsidRDefault="000555CF" w:rsidP="0083096A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4A7892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Source of decoder training data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5751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8011" w14:textId="77777777" w:rsidR="000555CF" w:rsidRPr="004A7892" w:rsidRDefault="000555CF" w:rsidP="0083096A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NW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C427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RAN4 spec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B394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RAN4 spec and [TE]</w:t>
            </w:r>
          </w:p>
        </w:tc>
      </w:tr>
      <w:tr w:rsidR="000555CF" w:rsidRPr="004A7892" w14:paraId="447DF031" w14:textId="77777777" w:rsidTr="000555CF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3E08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DUT vendor knowledge of the test decoder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712E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 Full knowledge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B4FE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No, need assisted indication of the test decoder knowledge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78D2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 Full knowledge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F692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Partially, </w:t>
            </w:r>
            <w:r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may </w:t>
            </w:r>
            <w:r w:rsidRPr="004A7892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need assisted indication of the test decoder knowledge</w:t>
            </w:r>
          </w:p>
        </w:tc>
      </w:tr>
      <w:tr w:rsidR="000555CF" w:rsidRPr="004A7892" w14:paraId="5B581CCE" w14:textId="77777777" w:rsidTr="000555CF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67A3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Supported training collaboration type (source of training data should be consistent with the collaboration type)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97E7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Type1 and Type3,</w:t>
            </w:r>
          </w:p>
          <w:p w14:paraId="3EA861E5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For example, UE first trains its encoder and a corresponding decoder, and then transmits the decoder to NW, or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transmits 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a dataset that can assist NW in training its decoder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to NW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. Under these conditions, when testing UE side encoder, the NW side decoder provided by the U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E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can be used as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the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test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decoder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.</w:t>
            </w:r>
          </w:p>
          <w:p w14:paraId="5CC05406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Type2 is deprioritized in RAN1#111 meeting.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4F1B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Type1 and Type3,</w:t>
            </w:r>
          </w:p>
          <w:p w14:paraId="783BB258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For example, NW first trains its decoder and a corresponding encoder, and then transmits the encoder to UE, or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transmits 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a dataset that can assist UE in training its encoder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to UE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. Under these conditions, when testing UE side encoder, the NW side decoder provided by the NW can be used as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the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test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decoder</w:t>
            </w: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.</w:t>
            </w:r>
          </w:p>
          <w:p w14:paraId="2535DD9F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Type2 is deprioritized in RAN1#111 meeting.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D5C9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Type1 and Type3,</w:t>
            </w:r>
          </w:p>
          <w:p w14:paraId="42AD3C43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Type2 is deprioritized in RAN1#111 meeting.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B1AE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Type1 and Type3,</w:t>
            </w:r>
          </w:p>
          <w:p w14:paraId="5BC623CB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Type2 is deprioritized in RAN1#111 meeting.</w:t>
            </w:r>
          </w:p>
        </w:tc>
      </w:tr>
      <w:tr w:rsidR="000555CF" w:rsidRPr="004A7892" w14:paraId="136D5550" w14:textId="77777777" w:rsidTr="000555CF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E08D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Test decoder verification procedure at TE and/or DUT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79A2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11B9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9FD4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55A4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</w:tr>
      <w:tr w:rsidR="000555CF" w:rsidRPr="004A7892" w14:paraId="66A8F1CF" w14:textId="77777777" w:rsidTr="000555CF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A4B8" w14:textId="77777777" w:rsidR="000555CF" w:rsidRPr="004A7892" w:rsidRDefault="000555CF" w:rsidP="0083096A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4A7892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lastRenderedPageBreak/>
              <w:t>Feasibility of test decoder verification procedure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0BB4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983C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1734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04D4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</w:tr>
      <w:tr w:rsidR="000555CF" w:rsidRPr="004A7892" w14:paraId="2498A00B" w14:textId="77777777" w:rsidTr="000555CF">
        <w:trPr>
          <w:jc w:val="center"/>
        </w:trPr>
        <w:tc>
          <w:tcPr>
            <w:tcW w:w="8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8643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Pros/Cons analysis</w:t>
            </w:r>
          </w:p>
        </w:tc>
      </w:tr>
      <w:tr w:rsidR="000555CF" w:rsidRPr="004A7892" w14:paraId="41638B50" w14:textId="77777777" w:rsidTr="000555CF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8876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Reflection on the real deployment (knowledge of model, training type, etc.)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CEC3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training data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FC03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training data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CB84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training data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6B49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training data</w:t>
            </w:r>
          </w:p>
        </w:tc>
      </w:tr>
      <w:tr w:rsidR="000555CF" w:rsidRPr="004A7892" w14:paraId="51A1FC7F" w14:textId="77777777" w:rsidTr="000555CF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53F5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TE requirements to deploy the decoder (e.g. training, complexity, interoperability)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93F4" w14:textId="77777777" w:rsidR="000555CF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High, </w:t>
            </w:r>
          </w:p>
          <w:p w14:paraId="35B9C917" w14:textId="77777777" w:rsidR="000555CF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TE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needs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to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support various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test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decoders specific to different devices, particularly when there are a multitude of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test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decoder providers(e.g. UEs).</w:t>
            </w:r>
          </w:p>
          <w:p w14:paraId="33643BD7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And also d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on the granularity of test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decoder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81B2" w14:textId="77777777" w:rsidR="000555CF" w:rsidRDefault="000555CF" w:rsidP="0083096A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Relatively high, </w:t>
            </w:r>
          </w:p>
          <w:p w14:paraId="0974544C" w14:textId="77777777" w:rsidR="000555CF" w:rsidRDefault="000555CF" w:rsidP="0083096A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TE needs to support different 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test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decoders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from NW vendors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.</w:t>
            </w:r>
          </w:p>
          <w:p w14:paraId="4ED297CA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And also d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on the granularity of test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decoder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F25C" w14:textId="77777777" w:rsidR="000555CF" w:rsidRDefault="000555CF" w:rsidP="0083096A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Medium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,</w:t>
            </w:r>
          </w:p>
          <w:p w14:paraId="64FF5BF5" w14:textId="77777777" w:rsidR="000555CF" w:rsidRDefault="000555CF" w:rsidP="0083096A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TE need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s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to provide support for a limited number of 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test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decoders that specified and captured in RAN4 spec.</w:t>
            </w:r>
          </w:p>
          <w:p w14:paraId="3377AA1C" w14:textId="77777777" w:rsidR="000555CF" w:rsidRPr="00425E29" w:rsidRDefault="000555CF" w:rsidP="0083096A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And also d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on the granularity of test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decoder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CF10" w14:textId="77777777" w:rsidR="000555CF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Medium, </w:t>
            </w:r>
          </w:p>
          <w:p w14:paraId="0FA558F4" w14:textId="77777777" w:rsidR="000555CF" w:rsidRDefault="000555CF" w:rsidP="0083096A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TE need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s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to provide support for a limited number of 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test</w:t>
            </w:r>
            <w:r w:rsidRPr="00425E29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decoders that specified and captured in RAN4 spec.</w:t>
            </w:r>
          </w:p>
          <w:p w14:paraId="55524EB3" w14:textId="77777777" w:rsidR="000555CF" w:rsidRPr="00425E29" w:rsidRDefault="000555CF" w:rsidP="0083096A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And also d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on the granularity of test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decoder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.</w:t>
            </w:r>
          </w:p>
        </w:tc>
      </w:tr>
      <w:tr w:rsidR="000555CF" w:rsidRPr="004A7892" w14:paraId="0292A460" w14:textId="77777777" w:rsidTr="000555CF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7B50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Specification Effort (e.g. test decoder)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8A78" w14:textId="77777777" w:rsidR="000555CF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Medium,</w:t>
            </w:r>
          </w:p>
          <w:p w14:paraId="2D3818B4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The test may involve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test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model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/data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indication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and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delivery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7593" w14:textId="77777777" w:rsidR="000555CF" w:rsidRDefault="000555CF" w:rsidP="0083096A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Medium</w:t>
            </w: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,</w:t>
            </w:r>
          </w:p>
          <w:p w14:paraId="31636D7B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The test may involve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test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model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/data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indication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and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delivery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E2CC" w14:textId="77777777" w:rsidR="000555CF" w:rsidRDefault="000555CF" w:rsidP="0083096A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High,</w:t>
            </w:r>
          </w:p>
          <w:p w14:paraId="1BE88128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Consensus of a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test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model(s) in RAN4 is a challenging task.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953A" w14:textId="77777777" w:rsidR="000555CF" w:rsidRDefault="000555CF" w:rsidP="0083096A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High,</w:t>
            </w:r>
          </w:p>
          <w:p w14:paraId="07FCA6AB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Consensus of a 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test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model(s) in RAN4 is a challenging task.</w:t>
            </w:r>
          </w:p>
        </w:tc>
      </w:tr>
      <w:tr w:rsidR="000555CF" w:rsidRPr="004A7892" w14:paraId="51DBF071" w14:textId="77777777" w:rsidTr="000555CF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9778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Confidentiality/IP issues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B0F6" w14:textId="77777777" w:rsidR="000555CF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With test decoder </w:t>
            </w:r>
            <w:r w:rsidRPr="00C70A8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exposure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in training collaboration type1.</w:t>
            </w:r>
          </w:p>
          <w:p w14:paraId="486C9A18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model exposure in training collaboration type3.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6490" w14:textId="77777777" w:rsidR="000555CF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With test decoder </w:t>
            </w:r>
            <w:r w:rsidRPr="00C70A87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exposure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 xml:space="preserve"> in training collaboration type1.</w:t>
            </w:r>
          </w:p>
          <w:p w14:paraId="51FE939F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model exposure in training collaboration type3.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1427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model exposure.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EA64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 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model exposure.</w:t>
            </w:r>
          </w:p>
        </w:tc>
      </w:tr>
      <w:tr w:rsidR="000555CF" w:rsidRPr="004A7892" w14:paraId="25D496C5" w14:textId="77777777" w:rsidTr="000555CF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1163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Applicability to different scenarios/conditions/ configurations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0A37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epends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on the granularity of test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</w:t>
            </w:r>
            <w:r w:rsidRPr="00425E29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decoder</w:t>
            </w:r>
            <w:r>
              <w:rPr>
                <w:rFonts w:ascii="Times New Roman" w:eastAsia="等线" w:hAnsi="Times New Roman"/>
                <w:color w:val="000000"/>
                <w:sz w:val="18"/>
                <w:szCs w:val="18"/>
              </w:rPr>
              <w:t xml:space="preserve"> and the test data set(s)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8E37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38EF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the granularity of test decoder and the test data set(s)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8A3A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38EF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the granularity of test decoder and the test data set(s)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C065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38EF">
              <w:rPr>
                <w:rFonts w:ascii="Times New Roman" w:eastAsia="等线" w:hAnsi="Times New Roman"/>
                <w:color w:val="000000"/>
                <w:sz w:val="18"/>
                <w:szCs w:val="18"/>
              </w:rPr>
              <w:t>Depends on the granularity of test decoder and the test data set(s)</w:t>
            </w:r>
          </w:p>
        </w:tc>
      </w:tr>
      <w:tr w:rsidR="000555CF" w:rsidRPr="004A7892" w14:paraId="73ACEEEB" w14:textId="77777777" w:rsidTr="000555CF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C042" w14:textId="77777777" w:rsidR="000555CF" w:rsidRPr="004A7892" w:rsidRDefault="000555CF" w:rsidP="0083096A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4A7892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Complexity of actual testing procedure for the ecosystem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8E43" w14:textId="77777777" w:rsidR="000555CF" w:rsidRPr="004A7892" w:rsidRDefault="000555CF" w:rsidP="0083096A">
            <w:pPr>
              <w:jc w:val="both"/>
              <w:rPr>
                <w:rFonts w:ascii="Times New Roman" w:eastAsia="等线" w:hAnsi="Times New Roman"/>
                <w:color w:val="000000"/>
                <w:sz w:val="18"/>
                <w:szCs w:val="18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8040" w14:textId="77777777" w:rsidR="000555CF" w:rsidRPr="004A7892" w:rsidRDefault="000555CF" w:rsidP="0083096A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DDE8" w14:textId="77777777" w:rsidR="000555CF" w:rsidRPr="004A7892" w:rsidRDefault="000555CF" w:rsidP="0083096A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F223" w14:textId="77777777" w:rsidR="000555CF" w:rsidRPr="004A7892" w:rsidRDefault="000555CF" w:rsidP="0083096A">
            <w:pPr>
              <w:jc w:val="both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 w:rsidRPr="004A7892">
              <w:rPr>
                <w:rFonts w:ascii="Times New Roman" w:eastAsia="等线" w:hAnsi="Times New Roman"/>
                <w:color w:val="000000"/>
                <w:sz w:val="18"/>
                <w:szCs w:val="18"/>
                <w:lang w:eastAsia="zh-CN"/>
              </w:rPr>
              <w:t>No consensus</w:t>
            </w:r>
          </w:p>
        </w:tc>
      </w:tr>
      <w:tr w:rsidR="000555CF" w:rsidRPr="004A7892" w14:paraId="0E54FFA6" w14:textId="77777777" w:rsidTr="000555CF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B524" w14:textId="77777777" w:rsidR="000555CF" w:rsidRPr="00C70A87" w:rsidRDefault="000555CF" w:rsidP="0083096A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C70A87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Friendly to STOA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(</w:t>
            </w:r>
            <w:r w:rsidRPr="00C70A87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state of the art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)</w:t>
            </w:r>
            <w:r w:rsidRPr="00C70A87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 xml:space="preserve"> model test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0503" w14:textId="77777777" w:rsidR="000555CF" w:rsidRPr="00C70A87" w:rsidRDefault="000555CF" w:rsidP="0083096A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2340" w14:textId="77777777" w:rsidR="000555CF" w:rsidRPr="00DD0B65" w:rsidRDefault="000555CF" w:rsidP="0083096A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1BF3" w14:textId="77777777" w:rsidR="000555CF" w:rsidRPr="00DD0B65" w:rsidRDefault="000555CF" w:rsidP="0083096A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DD0B65">
              <w:rPr>
                <w:rFonts w:ascii="Times New Roman" w:hAnsi="Times New Roman" w:hint="eastAsia"/>
                <w:color w:val="000000"/>
                <w:sz w:val="18"/>
                <w:szCs w:val="18"/>
                <w:lang w:eastAsia="ja-JP"/>
              </w:rPr>
              <w:t>N</w:t>
            </w:r>
            <w:r w:rsidRPr="00DD0B65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20FB" w14:textId="77777777" w:rsidR="000555CF" w:rsidRPr="00DD0B65" w:rsidRDefault="000555CF" w:rsidP="0083096A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DD0B65">
              <w:rPr>
                <w:rFonts w:ascii="Times New Roman" w:hAnsi="Times New Roman" w:hint="eastAsia"/>
                <w:color w:val="000000"/>
                <w:sz w:val="18"/>
                <w:szCs w:val="18"/>
                <w:lang w:eastAsia="ja-JP"/>
              </w:rPr>
              <w:t>N</w:t>
            </w:r>
            <w:r w:rsidRPr="00DD0B65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o</w:t>
            </w:r>
          </w:p>
        </w:tc>
      </w:tr>
      <w:tr w:rsidR="000555CF" w:rsidRPr="004A7892" w14:paraId="74F747EA" w14:textId="77777777" w:rsidTr="000555CF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3B33" w14:textId="77777777" w:rsidR="000555CF" w:rsidRPr="00EE52BE" w:rsidRDefault="000555CF" w:rsidP="0083096A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EE52BE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Whether model transfer/delivery is needed during the test procedure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00B3" w14:textId="77777777" w:rsidR="000555CF" w:rsidRPr="00EE52BE" w:rsidRDefault="000555CF" w:rsidP="0083096A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9F87" w14:textId="77777777" w:rsidR="000555CF" w:rsidRPr="00EE52BE" w:rsidRDefault="000555CF" w:rsidP="0083096A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E956" w14:textId="77777777" w:rsidR="000555CF" w:rsidRPr="00EE52BE" w:rsidRDefault="000555CF" w:rsidP="0083096A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EE52BE">
              <w:rPr>
                <w:rFonts w:ascii="Times New Roman" w:hAnsi="Times New Roman" w:hint="eastAsia"/>
                <w:color w:val="000000"/>
                <w:sz w:val="18"/>
                <w:szCs w:val="18"/>
                <w:lang w:eastAsia="ja-JP"/>
              </w:rPr>
              <w:t>N</w:t>
            </w:r>
            <w:r w:rsidRPr="00EE52BE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8CA3" w14:textId="77777777" w:rsidR="000555CF" w:rsidRPr="00EE52BE" w:rsidRDefault="000555CF" w:rsidP="0083096A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EE52BE">
              <w:rPr>
                <w:rFonts w:ascii="Times New Roman" w:hAnsi="Times New Roman" w:hint="eastAsia"/>
                <w:color w:val="000000"/>
                <w:sz w:val="18"/>
                <w:szCs w:val="18"/>
                <w:lang w:eastAsia="ja-JP"/>
              </w:rPr>
              <w:t>N</w:t>
            </w:r>
            <w:r w:rsidRPr="00EE52BE">
              <w:rPr>
                <w:rFonts w:ascii="Times New Roman" w:hAnsi="Times New Roman"/>
                <w:color w:val="000000"/>
                <w:sz w:val="18"/>
                <w:szCs w:val="18"/>
                <w:lang w:eastAsia="ja-JP"/>
              </w:rPr>
              <w:t>o</w:t>
            </w:r>
          </w:p>
        </w:tc>
      </w:tr>
    </w:tbl>
    <w:p w14:paraId="1430AC1B" w14:textId="77777777" w:rsidR="000555CF" w:rsidRDefault="000555CF" w:rsidP="000555C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3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Further study the pros and cons for test decoder and test encoder in RAN4.</w:t>
      </w:r>
    </w:p>
    <w:p w14:paraId="2A474B3F" w14:textId="77777777" w:rsidR="000555CF" w:rsidRDefault="000555CF" w:rsidP="000555C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4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8C27D4">
        <w:rPr>
          <w:rFonts w:eastAsia="等线"/>
          <w:b/>
          <w:lang w:val="en-US" w:eastAsia="zh-CN"/>
        </w:rPr>
        <w:t xml:space="preserve">Dataset based on TR 38.901, e.g. UMa channel, UMi channel, CDL channel, “legacy approach”, </w:t>
      </w:r>
      <w:r>
        <w:rPr>
          <w:rFonts w:eastAsia="等线"/>
          <w:b/>
          <w:lang w:val="en-US" w:eastAsia="zh-CN"/>
        </w:rPr>
        <w:t>should be considered in RAN4 as the starting point.</w:t>
      </w:r>
    </w:p>
    <w:p w14:paraId="0C1E75A6" w14:textId="707BD803" w:rsidR="000555CF" w:rsidRDefault="000555CF" w:rsidP="000555C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lastRenderedPageBreak/>
        <w:t xml:space="preserve">Proposal </w:t>
      </w:r>
      <w:r w:rsidR="002F0C72">
        <w:rPr>
          <w:rFonts w:eastAsia="等线"/>
          <w:b/>
          <w:lang w:val="en-US" w:eastAsia="zh-CN"/>
        </w:rPr>
        <w:t>5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</w:t>
      </w:r>
      <w:r w:rsidRPr="00A32300">
        <w:rPr>
          <w:rFonts w:eastAsia="等线"/>
          <w:b/>
          <w:lang w:val="en-US" w:eastAsia="zh-CN"/>
        </w:rPr>
        <w:t>AI/ML capabilities</w:t>
      </w:r>
      <w:r>
        <w:rPr>
          <w:rFonts w:eastAsia="等线"/>
          <w:b/>
          <w:lang w:val="en-US" w:eastAsia="zh-CN"/>
        </w:rPr>
        <w:t>, following aspects should be considered</w:t>
      </w:r>
    </w:p>
    <w:p w14:paraId="079418E8" w14:textId="77777777" w:rsidR="000555CF" w:rsidRPr="00A32300" w:rsidRDefault="000555CF" w:rsidP="000555CF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basic AI/ML capability and corresponding testing metrics</w:t>
      </w:r>
    </w:p>
    <w:p w14:paraId="578C2737" w14:textId="77777777" w:rsidR="000555CF" w:rsidRPr="00A32300" w:rsidRDefault="000555CF" w:rsidP="000555CF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different AI/ML capability levels and different testing metrics for different levels</w:t>
      </w:r>
    </w:p>
    <w:p w14:paraId="36C945E4" w14:textId="77777777" w:rsidR="000555CF" w:rsidRDefault="000555CF" w:rsidP="000555CF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 xml:space="preserve">- </w:t>
      </w:r>
      <w:r>
        <w:rPr>
          <w:rFonts w:eastAsia="等线"/>
          <w:b/>
          <w:bCs/>
          <w:lang w:val="en-US" w:eastAsia="zh-CN"/>
        </w:rPr>
        <w:t>D</w:t>
      </w:r>
      <w:r w:rsidRPr="00A32300">
        <w:rPr>
          <w:rFonts w:eastAsia="等线"/>
          <w:b/>
          <w:bCs/>
          <w:lang w:val="en-US" w:eastAsia="zh-CN"/>
        </w:rPr>
        <w:t>ynamic AI/ML capabilities</w:t>
      </w:r>
    </w:p>
    <w:p w14:paraId="1151067C" w14:textId="77777777" w:rsidR="00DB68B5" w:rsidRPr="00DB68B5" w:rsidRDefault="00DB68B5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</w:p>
    <w:p w14:paraId="6C728F8C" w14:textId="77777777" w:rsidR="00816C9D" w:rsidRPr="00647896" w:rsidRDefault="00816C9D" w:rsidP="00C01561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t>References</w:t>
      </w:r>
    </w:p>
    <w:bookmarkEnd w:id="0"/>
    <w:p w14:paraId="01F9D929" w14:textId="77777777" w:rsidR="00CE2D9C" w:rsidRPr="00CE2D9C" w:rsidRDefault="00CE2D9C" w:rsidP="00CE2D9C">
      <w:pPr>
        <w:numPr>
          <w:ilvl w:val="0"/>
          <w:numId w:val="2"/>
        </w:numPr>
        <w:spacing w:after="0"/>
        <w:jc w:val="both"/>
        <w:rPr>
          <w:rFonts w:eastAsia="宋体"/>
          <w:lang w:eastAsia="zh-CN"/>
        </w:rPr>
      </w:pPr>
      <w:r w:rsidRPr="006740D7">
        <w:rPr>
          <w:rFonts w:eastAsia="宋体"/>
          <w:lang w:eastAsia="zh-CN"/>
        </w:rPr>
        <w:t>RP-</w:t>
      </w:r>
      <w:r>
        <w:rPr>
          <w:rFonts w:eastAsia="宋体"/>
          <w:lang w:eastAsia="zh-CN"/>
        </w:rPr>
        <w:t>213599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New SI: Study on Artificial Intelligence (AI)/Machine Learning (ML) for NR Air Interface,</w:t>
      </w:r>
      <w:r w:rsidRPr="006740D7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Qualcomm, </w:t>
      </w:r>
      <w:r w:rsidRPr="006740D7">
        <w:rPr>
          <w:rFonts w:eastAsia="宋体"/>
          <w:lang w:eastAsia="zh-CN"/>
        </w:rPr>
        <w:t>RAN#</w:t>
      </w:r>
      <w:r>
        <w:rPr>
          <w:rFonts w:eastAsia="宋体"/>
          <w:lang w:eastAsia="zh-CN"/>
        </w:rPr>
        <w:t>94-e</w:t>
      </w:r>
      <w:r w:rsidRPr="00905C09">
        <w:rPr>
          <w:rFonts w:hint="eastAsia"/>
        </w:rPr>
        <w:t xml:space="preserve">, </w:t>
      </w:r>
      <w:r>
        <w:rPr>
          <w:rFonts w:eastAsia="宋体"/>
          <w:lang w:eastAsia="zh-CN"/>
        </w:rPr>
        <w:t>Dec.</w:t>
      </w:r>
      <w:r w:rsidRPr="006740D7">
        <w:rPr>
          <w:rFonts w:eastAsia="宋体"/>
          <w:lang w:eastAsia="zh-CN"/>
        </w:rPr>
        <w:t xml:space="preserve"> 20</w:t>
      </w:r>
      <w:r>
        <w:rPr>
          <w:rFonts w:eastAsia="宋体"/>
          <w:lang w:eastAsia="zh-CN"/>
        </w:rPr>
        <w:t>21</w:t>
      </w:r>
      <w:bookmarkEnd w:id="1"/>
    </w:p>
    <w:sectPr w:rsidR="00CE2D9C" w:rsidRPr="00CE2D9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0AC2C" w14:textId="77777777" w:rsidR="00C119B3" w:rsidRDefault="00C119B3">
      <w:r>
        <w:separator/>
      </w:r>
    </w:p>
  </w:endnote>
  <w:endnote w:type="continuationSeparator" w:id="0">
    <w:p w14:paraId="67E7345F" w14:textId="77777777" w:rsidR="00C119B3" w:rsidRDefault="00C11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85F3A" w14:textId="77777777" w:rsidR="00C119B3" w:rsidRDefault="00C119B3">
      <w:r>
        <w:separator/>
      </w:r>
    </w:p>
  </w:footnote>
  <w:footnote w:type="continuationSeparator" w:id="0">
    <w:p w14:paraId="1A430655" w14:textId="77777777" w:rsidR="00C119B3" w:rsidRDefault="00C119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5681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63AF"/>
    <w:rsid w:val="00017A04"/>
    <w:rsid w:val="00017C05"/>
    <w:rsid w:val="00020CAC"/>
    <w:rsid w:val="0002191D"/>
    <w:rsid w:val="00022A39"/>
    <w:rsid w:val="00025ACD"/>
    <w:rsid w:val="000266A0"/>
    <w:rsid w:val="00026A7D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400FE"/>
    <w:rsid w:val="00042451"/>
    <w:rsid w:val="00042556"/>
    <w:rsid w:val="000428DC"/>
    <w:rsid w:val="00043F1D"/>
    <w:rsid w:val="000440ED"/>
    <w:rsid w:val="00045488"/>
    <w:rsid w:val="000457D7"/>
    <w:rsid w:val="0004650C"/>
    <w:rsid w:val="0004678D"/>
    <w:rsid w:val="000467EB"/>
    <w:rsid w:val="00046E09"/>
    <w:rsid w:val="00047E1B"/>
    <w:rsid w:val="00047E49"/>
    <w:rsid w:val="00052578"/>
    <w:rsid w:val="0005267A"/>
    <w:rsid w:val="000539E6"/>
    <w:rsid w:val="0005430C"/>
    <w:rsid w:val="00054B04"/>
    <w:rsid w:val="00054DC0"/>
    <w:rsid w:val="0005509D"/>
    <w:rsid w:val="000555CF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22D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52AB"/>
    <w:rsid w:val="00085390"/>
    <w:rsid w:val="00085C75"/>
    <w:rsid w:val="00085FFC"/>
    <w:rsid w:val="0008614B"/>
    <w:rsid w:val="000876CE"/>
    <w:rsid w:val="000901E3"/>
    <w:rsid w:val="00090200"/>
    <w:rsid w:val="00091E93"/>
    <w:rsid w:val="0009268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E4B"/>
    <w:rsid w:val="000B2BD7"/>
    <w:rsid w:val="000B36F2"/>
    <w:rsid w:val="000B3CFE"/>
    <w:rsid w:val="000B50EB"/>
    <w:rsid w:val="000B579B"/>
    <w:rsid w:val="000B59D5"/>
    <w:rsid w:val="000C1198"/>
    <w:rsid w:val="000C1BDA"/>
    <w:rsid w:val="000C2440"/>
    <w:rsid w:val="000C2598"/>
    <w:rsid w:val="000C2AE9"/>
    <w:rsid w:val="000C3463"/>
    <w:rsid w:val="000C3F99"/>
    <w:rsid w:val="000C46A1"/>
    <w:rsid w:val="000C4D22"/>
    <w:rsid w:val="000C54F1"/>
    <w:rsid w:val="000C640F"/>
    <w:rsid w:val="000C7E92"/>
    <w:rsid w:val="000D2778"/>
    <w:rsid w:val="000D382D"/>
    <w:rsid w:val="000D39C6"/>
    <w:rsid w:val="000D3B5B"/>
    <w:rsid w:val="000D5584"/>
    <w:rsid w:val="000D56EC"/>
    <w:rsid w:val="000D5D5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2BC"/>
    <w:rsid w:val="000E444B"/>
    <w:rsid w:val="000E5008"/>
    <w:rsid w:val="000E650A"/>
    <w:rsid w:val="000E660C"/>
    <w:rsid w:val="000F00E4"/>
    <w:rsid w:val="000F1C3F"/>
    <w:rsid w:val="000F2E4A"/>
    <w:rsid w:val="000F37A0"/>
    <w:rsid w:val="000F5BDB"/>
    <w:rsid w:val="000F6357"/>
    <w:rsid w:val="000F73D4"/>
    <w:rsid w:val="000F7D42"/>
    <w:rsid w:val="00102A66"/>
    <w:rsid w:val="00103359"/>
    <w:rsid w:val="001047D5"/>
    <w:rsid w:val="001055DD"/>
    <w:rsid w:val="0010571D"/>
    <w:rsid w:val="001066CC"/>
    <w:rsid w:val="001067B9"/>
    <w:rsid w:val="0010694D"/>
    <w:rsid w:val="00106CDF"/>
    <w:rsid w:val="00107F19"/>
    <w:rsid w:val="00110293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3001E"/>
    <w:rsid w:val="001301EE"/>
    <w:rsid w:val="001305F9"/>
    <w:rsid w:val="0013135F"/>
    <w:rsid w:val="001327A1"/>
    <w:rsid w:val="00132AF3"/>
    <w:rsid w:val="00132AF6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E8A"/>
    <w:rsid w:val="00145B7A"/>
    <w:rsid w:val="00146E22"/>
    <w:rsid w:val="0014754F"/>
    <w:rsid w:val="001511C0"/>
    <w:rsid w:val="00152172"/>
    <w:rsid w:val="00152F69"/>
    <w:rsid w:val="0015332E"/>
    <w:rsid w:val="00153528"/>
    <w:rsid w:val="00154C40"/>
    <w:rsid w:val="00154D87"/>
    <w:rsid w:val="0015570F"/>
    <w:rsid w:val="001557A6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4A17"/>
    <w:rsid w:val="00171DDF"/>
    <w:rsid w:val="00171F21"/>
    <w:rsid w:val="0017300C"/>
    <w:rsid w:val="00173D4A"/>
    <w:rsid w:val="00175BBA"/>
    <w:rsid w:val="00175ECF"/>
    <w:rsid w:val="00177E19"/>
    <w:rsid w:val="001828E7"/>
    <w:rsid w:val="00185093"/>
    <w:rsid w:val="00186B3D"/>
    <w:rsid w:val="00186FBF"/>
    <w:rsid w:val="001872B0"/>
    <w:rsid w:val="00187CC9"/>
    <w:rsid w:val="00191309"/>
    <w:rsid w:val="00192446"/>
    <w:rsid w:val="00196382"/>
    <w:rsid w:val="00196F9F"/>
    <w:rsid w:val="00197DA6"/>
    <w:rsid w:val="00197EC4"/>
    <w:rsid w:val="001A0366"/>
    <w:rsid w:val="001A0612"/>
    <w:rsid w:val="001A0630"/>
    <w:rsid w:val="001A08AA"/>
    <w:rsid w:val="001A17A5"/>
    <w:rsid w:val="001A2EF9"/>
    <w:rsid w:val="001A3120"/>
    <w:rsid w:val="001A50CF"/>
    <w:rsid w:val="001A519E"/>
    <w:rsid w:val="001A57D7"/>
    <w:rsid w:val="001A5897"/>
    <w:rsid w:val="001A6B2B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218D"/>
    <w:rsid w:val="001D2248"/>
    <w:rsid w:val="001D2F10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31D6"/>
    <w:rsid w:val="001E637C"/>
    <w:rsid w:val="001E6453"/>
    <w:rsid w:val="001E77DA"/>
    <w:rsid w:val="001E7B8D"/>
    <w:rsid w:val="001F005B"/>
    <w:rsid w:val="001F0DB3"/>
    <w:rsid w:val="001F186E"/>
    <w:rsid w:val="001F2E81"/>
    <w:rsid w:val="001F40C7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4999"/>
    <w:rsid w:val="002055A8"/>
    <w:rsid w:val="00206FE6"/>
    <w:rsid w:val="0020785B"/>
    <w:rsid w:val="002122D7"/>
    <w:rsid w:val="00212373"/>
    <w:rsid w:val="002125B8"/>
    <w:rsid w:val="00212A25"/>
    <w:rsid w:val="00212E09"/>
    <w:rsid w:val="00212E3B"/>
    <w:rsid w:val="002138EA"/>
    <w:rsid w:val="00214FBD"/>
    <w:rsid w:val="00216838"/>
    <w:rsid w:val="00216854"/>
    <w:rsid w:val="00217F27"/>
    <w:rsid w:val="00220566"/>
    <w:rsid w:val="00220D6F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4EA"/>
    <w:rsid w:val="00251D73"/>
    <w:rsid w:val="00251F5D"/>
    <w:rsid w:val="0025224B"/>
    <w:rsid w:val="00252C3E"/>
    <w:rsid w:val="00254246"/>
    <w:rsid w:val="0025514E"/>
    <w:rsid w:val="00257735"/>
    <w:rsid w:val="002578B0"/>
    <w:rsid w:val="0026179F"/>
    <w:rsid w:val="00261FA7"/>
    <w:rsid w:val="0026351C"/>
    <w:rsid w:val="00263619"/>
    <w:rsid w:val="00263F41"/>
    <w:rsid w:val="002643C9"/>
    <w:rsid w:val="002668A4"/>
    <w:rsid w:val="00266C6B"/>
    <w:rsid w:val="0026715C"/>
    <w:rsid w:val="002676E4"/>
    <w:rsid w:val="00267A5B"/>
    <w:rsid w:val="00270E82"/>
    <w:rsid w:val="0027122C"/>
    <w:rsid w:val="00271A10"/>
    <w:rsid w:val="00272EA4"/>
    <w:rsid w:val="0027363C"/>
    <w:rsid w:val="00273F69"/>
    <w:rsid w:val="002741DA"/>
    <w:rsid w:val="002744B3"/>
    <w:rsid w:val="002748A2"/>
    <w:rsid w:val="00274E1A"/>
    <w:rsid w:val="00275B77"/>
    <w:rsid w:val="00277A09"/>
    <w:rsid w:val="0028121A"/>
    <w:rsid w:val="00281957"/>
    <w:rsid w:val="00282174"/>
    <w:rsid w:val="00282213"/>
    <w:rsid w:val="002827FC"/>
    <w:rsid w:val="00282A35"/>
    <w:rsid w:val="0028452F"/>
    <w:rsid w:val="00286795"/>
    <w:rsid w:val="00287895"/>
    <w:rsid w:val="00287D6C"/>
    <w:rsid w:val="00292E5D"/>
    <w:rsid w:val="00294C79"/>
    <w:rsid w:val="002959A7"/>
    <w:rsid w:val="00296975"/>
    <w:rsid w:val="00296B9F"/>
    <w:rsid w:val="00297E6A"/>
    <w:rsid w:val="002A000E"/>
    <w:rsid w:val="002A0240"/>
    <w:rsid w:val="002A1138"/>
    <w:rsid w:val="002A1A5F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B780E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D09D8"/>
    <w:rsid w:val="002D0D61"/>
    <w:rsid w:val="002D1B83"/>
    <w:rsid w:val="002D3C93"/>
    <w:rsid w:val="002D44BD"/>
    <w:rsid w:val="002D44D7"/>
    <w:rsid w:val="002D50DA"/>
    <w:rsid w:val="002D69EF"/>
    <w:rsid w:val="002D6EAF"/>
    <w:rsid w:val="002D79F2"/>
    <w:rsid w:val="002D7FF2"/>
    <w:rsid w:val="002E07C3"/>
    <w:rsid w:val="002E110F"/>
    <w:rsid w:val="002E1976"/>
    <w:rsid w:val="002E1AF2"/>
    <w:rsid w:val="002E224D"/>
    <w:rsid w:val="002E47F7"/>
    <w:rsid w:val="002E4CBC"/>
    <w:rsid w:val="002E503D"/>
    <w:rsid w:val="002E6323"/>
    <w:rsid w:val="002F0C72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78ED"/>
    <w:rsid w:val="003001D3"/>
    <w:rsid w:val="00300907"/>
    <w:rsid w:val="00301081"/>
    <w:rsid w:val="00302811"/>
    <w:rsid w:val="00302C62"/>
    <w:rsid w:val="00302D64"/>
    <w:rsid w:val="00305FF2"/>
    <w:rsid w:val="003067FF"/>
    <w:rsid w:val="0030799B"/>
    <w:rsid w:val="00307D2C"/>
    <w:rsid w:val="00311460"/>
    <w:rsid w:val="00311C4E"/>
    <w:rsid w:val="00313FE8"/>
    <w:rsid w:val="00314082"/>
    <w:rsid w:val="003141C9"/>
    <w:rsid w:val="003146DD"/>
    <w:rsid w:val="003159F6"/>
    <w:rsid w:val="00316BDE"/>
    <w:rsid w:val="00317C19"/>
    <w:rsid w:val="00317F6B"/>
    <w:rsid w:val="0032003A"/>
    <w:rsid w:val="00321095"/>
    <w:rsid w:val="003220AA"/>
    <w:rsid w:val="0032242A"/>
    <w:rsid w:val="003233E7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50DD"/>
    <w:rsid w:val="003465A2"/>
    <w:rsid w:val="00346C19"/>
    <w:rsid w:val="00346D79"/>
    <w:rsid w:val="00350CD7"/>
    <w:rsid w:val="00352B83"/>
    <w:rsid w:val="00352D3A"/>
    <w:rsid w:val="0035314A"/>
    <w:rsid w:val="00353992"/>
    <w:rsid w:val="00353E42"/>
    <w:rsid w:val="0035479D"/>
    <w:rsid w:val="003553E3"/>
    <w:rsid w:val="003559BD"/>
    <w:rsid w:val="00355D4B"/>
    <w:rsid w:val="00360552"/>
    <w:rsid w:val="003631E4"/>
    <w:rsid w:val="00364251"/>
    <w:rsid w:val="00365A27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03D"/>
    <w:rsid w:val="00375FA4"/>
    <w:rsid w:val="00380C5B"/>
    <w:rsid w:val="00381AEF"/>
    <w:rsid w:val="00383F01"/>
    <w:rsid w:val="00385170"/>
    <w:rsid w:val="003861D5"/>
    <w:rsid w:val="003873FB"/>
    <w:rsid w:val="00390BAF"/>
    <w:rsid w:val="00390D96"/>
    <w:rsid w:val="00391DF0"/>
    <w:rsid w:val="00393475"/>
    <w:rsid w:val="00394109"/>
    <w:rsid w:val="00397206"/>
    <w:rsid w:val="00397CC0"/>
    <w:rsid w:val="003A1E08"/>
    <w:rsid w:val="003A27BA"/>
    <w:rsid w:val="003A2F4D"/>
    <w:rsid w:val="003A6448"/>
    <w:rsid w:val="003A73C7"/>
    <w:rsid w:val="003A76BD"/>
    <w:rsid w:val="003A7C37"/>
    <w:rsid w:val="003B1087"/>
    <w:rsid w:val="003B1184"/>
    <w:rsid w:val="003B13F1"/>
    <w:rsid w:val="003B1AA0"/>
    <w:rsid w:val="003B2EED"/>
    <w:rsid w:val="003B4485"/>
    <w:rsid w:val="003B478A"/>
    <w:rsid w:val="003B5AB0"/>
    <w:rsid w:val="003B6406"/>
    <w:rsid w:val="003B6A2C"/>
    <w:rsid w:val="003B76E4"/>
    <w:rsid w:val="003B7D1E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3AEA"/>
    <w:rsid w:val="003D3C4E"/>
    <w:rsid w:val="003D3C89"/>
    <w:rsid w:val="003D4663"/>
    <w:rsid w:val="003D5D10"/>
    <w:rsid w:val="003D5EED"/>
    <w:rsid w:val="003D759F"/>
    <w:rsid w:val="003D7CEB"/>
    <w:rsid w:val="003D7F66"/>
    <w:rsid w:val="003E0563"/>
    <w:rsid w:val="003E08A1"/>
    <w:rsid w:val="003E1FE1"/>
    <w:rsid w:val="003E300F"/>
    <w:rsid w:val="003E30F5"/>
    <w:rsid w:val="003E39F0"/>
    <w:rsid w:val="003E58E1"/>
    <w:rsid w:val="003E5A71"/>
    <w:rsid w:val="003E6200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34E2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16F3"/>
    <w:rsid w:val="004224D4"/>
    <w:rsid w:val="004235AD"/>
    <w:rsid w:val="004237A7"/>
    <w:rsid w:val="00423D96"/>
    <w:rsid w:val="004255A3"/>
    <w:rsid w:val="00425E29"/>
    <w:rsid w:val="00426356"/>
    <w:rsid w:val="00426954"/>
    <w:rsid w:val="00426C78"/>
    <w:rsid w:val="00426F2E"/>
    <w:rsid w:val="00427665"/>
    <w:rsid w:val="0042790D"/>
    <w:rsid w:val="00427B4E"/>
    <w:rsid w:val="00427DDF"/>
    <w:rsid w:val="00431287"/>
    <w:rsid w:val="004313C5"/>
    <w:rsid w:val="004323F0"/>
    <w:rsid w:val="004329DB"/>
    <w:rsid w:val="00434649"/>
    <w:rsid w:val="00435025"/>
    <w:rsid w:val="004350D6"/>
    <w:rsid w:val="00436B18"/>
    <w:rsid w:val="004373F8"/>
    <w:rsid w:val="00437F5D"/>
    <w:rsid w:val="00440452"/>
    <w:rsid w:val="00442EFF"/>
    <w:rsid w:val="00444225"/>
    <w:rsid w:val="00444EFF"/>
    <w:rsid w:val="00446CA6"/>
    <w:rsid w:val="0044741F"/>
    <w:rsid w:val="00447A8F"/>
    <w:rsid w:val="0045011C"/>
    <w:rsid w:val="00450155"/>
    <w:rsid w:val="0045076C"/>
    <w:rsid w:val="00452764"/>
    <w:rsid w:val="004529B4"/>
    <w:rsid w:val="00453919"/>
    <w:rsid w:val="00453DE4"/>
    <w:rsid w:val="0045529D"/>
    <w:rsid w:val="0045541C"/>
    <w:rsid w:val="00456006"/>
    <w:rsid w:val="0046078E"/>
    <w:rsid w:val="00461A24"/>
    <w:rsid w:val="00461BE4"/>
    <w:rsid w:val="0046266D"/>
    <w:rsid w:val="00463E53"/>
    <w:rsid w:val="0046497F"/>
    <w:rsid w:val="00464E9A"/>
    <w:rsid w:val="00465707"/>
    <w:rsid w:val="0046577E"/>
    <w:rsid w:val="00466AB0"/>
    <w:rsid w:val="00470698"/>
    <w:rsid w:val="00470E49"/>
    <w:rsid w:val="00471B36"/>
    <w:rsid w:val="00471CEE"/>
    <w:rsid w:val="00472288"/>
    <w:rsid w:val="00474B2C"/>
    <w:rsid w:val="00474FBC"/>
    <w:rsid w:val="00476026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90B92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D16"/>
    <w:rsid w:val="004A6632"/>
    <w:rsid w:val="004A7892"/>
    <w:rsid w:val="004A7A54"/>
    <w:rsid w:val="004B1313"/>
    <w:rsid w:val="004B14B1"/>
    <w:rsid w:val="004B1817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7C0E"/>
    <w:rsid w:val="004D0FD5"/>
    <w:rsid w:val="004D12E1"/>
    <w:rsid w:val="004D1F0C"/>
    <w:rsid w:val="004D2889"/>
    <w:rsid w:val="004D36BE"/>
    <w:rsid w:val="004D3F9D"/>
    <w:rsid w:val="004D5600"/>
    <w:rsid w:val="004D6A7A"/>
    <w:rsid w:val="004D6F26"/>
    <w:rsid w:val="004D7FD0"/>
    <w:rsid w:val="004E0CF1"/>
    <w:rsid w:val="004E1DDF"/>
    <w:rsid w:val="004E1FCF"/>
    <w:rsid w:val="004E2B50"/>
    <w:rsid w:val="004E2C21"/>
    <w:rsid w:val="004E3459"/>
    <w:rsid w:val="004E3CAE"/>
    <w:rsid w:val="004E62EB"/>
    <w:rsid w:val="004E7868"/>
    <w:rsid w:val="004E7BE5"/>
    <w:rsid w:val="004E7E8F"/>
    <w:rsid w:val="004F11B2"/>
    <w:rsid w:val="004F2E6B"/>
    <w:rsid w:val="004F30F6"/>
    <w:rsid w:val="004F3886"/>
    <w:rsid w:val="004F3D34"/>
    <w:rsid w:val="004F3E0E"/>
    <w:rsid w:val="004F3EC6"/>
    <w:rsid w:val="004F416F"/>
    <w:rsid w:val="004F4680"/>
    <w:rsid w:val="004F554E"/>
    <w:rsid w:val="004F5999"/>
    <w:rsid w:val="004F65B6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453"/>
    <w:rsid w:val="0051217C"/>
    <w:rsid w:val="00512458"/>
    <w:rsid w:val="005129DD"/>
    <w:rsid w:val="00513D86"/>
    <w:rsid w:val="00514D84"/>
    <w:rsid w:val="00515452"/>
    <w:rsid w:val="005155DC"/>
    <w:rsid w:val="0051619C"/>
    <w:rsid w:val="00516592"/>
    <w:rsid w:val="00516D1F"/>
    <w:rsid w:val="0051777C"/>
    <w:rsid w:val="00517B81"/>
    <w:rsid w:val="005205F3"/>
    <w:rsid w:val="0052213C"/>
    <w:rsid w:val="00522299"/>
    <w:rsid w:val="00522C5E"/>
    <w:rsid w:val="00523341"/>
    <w:rsid w:val="00524608"/>
    <w:rsid w:val="00524FCA"/>
    <w:rsid w:val="00526D23"/>
    <w:rsid w:val="005319A6"/>
    <w:rsid w:val="00531D80"/>
    <w:rsid w:val="00532407"/>
    <w:rsid w:val="0053398A"/>
    <w:rsid w:val="005349F2"/>
    <w:rsid w:val="00536A18"/>
    <w:rsid w:val="00536AAE"/>
    <w:rsid w:val="00536BC2"/>
    <w:rsid w:val="00537459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6AA"/>
    <w:rsid w:val="005468CB"/>
    <w:rsid w:val="005468F3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867"/>
    <w:rsid w:val="00565C1C"/>
    <w:rsid w:val="005667F2"/>
    <w:rsid w:val="00566838"/>
    <w:rsid w:val="0056797C"/>
    <w:rsid w:val="0057106E"/>
    <w:rsid w:val="0057183C"/>
    <w:rsid w:val="00571920"/>
    <w:rsid w:val="00571BCD"/>
    <w:rsid w:val="00571C21"/>
    <w:rsid w:val="0057304A"/>
    <w:rsid w:val="005735C5"/>
    <w:rsid w:val="00575D58"/>
    <w:rsid w:val="00576FAB"/>
    <w:rsid w:val="005772B4"/>
    <w:rsid w:val="00580883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EAB"/>
    <w:rsid w:val="005879F8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5212"/>
    <w:rsid w:val="00595618"/>
    <w:rsid w:val="0059615D"/>
    <w:rsid w:val="00596785"/>
    <w:rsid w:val="00596A84"/>
    <w:rsid w:val="00596E93"/>
    <w:rsid w:val="005970CE"/>
    <w:rsid w:val="00597B4D"/>
    <w:rsid w:val="00597FFC"/>
    <w:rsid w:val="005A0B8C"/>
    <w:rsid w:val="005A0EDD"/>
    <w:rsid w:val="005A1BFA"/>
    <w:rsid w:val="005A37DF"/>
    <w:rsid w:val="005A476C"/>
    <w:rsid w:val="005A48D4"/>
    <w:rsid w:val="005A4B48"/>
    <w:rsid w:val="005A5627"/>
    <w:rsid w:val="005A5C21"/>
    <w:rsid w:val="005A5FA2"/>
    <w:rsid w:val="005A616F"/>
    <w:rsid w:val="005A6A86"/>
    <w:rsid w:val="005B0106"/>
    <w:rsid w:val="005B0468"/>
    <w:rsid w:val="005B084E"/>
    <w:rsid w:val="005B11FE"/>
    <w:rsid w:val="005B42D4"/>
    <w:rsid w:val="005B5A4F"/>
    <w:rsid w:val="005B6DF0"/>
    <w:rsid w:val="005C063D"/>
    <w:rsid w:val="005C0B59"/>
    <w:rsid w:val="005C0C19"/>
    <w:rsid w:val="005C2351"/>
    <w:rsid w:val="005C331B"/>
    <w:rsid w:val="005C3FC0"/>
    <w:rsid w:val="005C41A1"/>
    <w:rsid w:val="005C4D56"/>
    <w:rsid w:val="005C53B5"/>
    <w:rsid w:val="005C545B"/>
    <w:rsid w:val="005C5A1C"/>
    <w:rsid w:val="005C678B"/>
    <w:rsid w:val="005C7630"/>
    <w:rsid w:val="005D018A"/>
    <w:rsid w:val="005D1A84"/>
    <w:rsid w:val="005D1E25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5241"/>
    <w:rsid w:val="00605A2E"/>
    <w:rsid w:val="006064C3"/>
    <w:rsid w:val="006071D3"/>
    <w:rsid w:val="00607743"/>
    <w:rsid w:val="00607C50"/>
    <w:rsid w:val="00607D98"/>
    <w:rsid w:val="006109F9"/>
    <w:rsid w:val="006112FB"/>
    <w:rsid w:val="00611CD9"/>
    <w:rsid w:val="00612469"/>
    <w:rsid w:val="00612745"/>
    <w:rsid w:val="00612ABF"/>
    <w:rsid w:val="00612CAE"/>
    <w:rsid w:val="00614F2A"/>
    <w:rsid w:val="0061691F"/>
    <w:rsid w:val="006210C4"/>
    <w:rsid w:val="00621C46"/>
    <w:rsid w:val="00621EF2"/>
    <w:rsid w:val="00622B32"/>
    <w:rsid w:val="00622ECE"/>
    <w:rsid w:val="00624D03"/>
    <w:rsid w:val="00626576"/>
    <w:rsid w:val="00630907"/>
    <w:rsid w:val="00631298"/>
    <w:rsid w:val="006321D5"/>
    <w:rsid w:val="00632745"/>
    <w:rsid w:val="00632FA9"/>
    <w:rsid w:val="00633150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5857"/>
    <w:rsid w:val="006467EC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3EB6"/>
    <w:rsid w:val="006543AB"/>
    <w:rsid w:val="0065460B"/>
    <w:rsid w:val="006546B3"/>
    <w:rsid w:val="00654D11"/>
    <w:rsid w:val="00654F57"/>
    <w:rsid w:val="00656316"/>
    <w:rsid w:val="00656F46"/>
    <w:rsid w:val="00661613"/>
    <w:rsid w:val="006618A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3808"/>
    <w:rsid w:val="00674462"/>
    <w:rsid w:val="00674C8F"/>
    <w:rsid w:val="00674CCD"/>
    <w:rsid w:val="00675048"/>
    <w:rsid w:val="00675931"/>
    <w:rsid w:val="0067639A"/>
    <w:rsid w:val="00677E06"/>
    <w:rsid w:val="00683839"/>
    <w:rsid w:val="00684221"/>
    <w:rsid w:val="006856E5"/>
    <w:rsid w:val="00685E3C"/>
    <w:rsid w:val="006867E0"/>
    <w:rsid w:val="006870B3"/>
    <w:rsid w:val="00692C8D"/>
    <w:rsid w:val="006937D0"/>
    <w:rsid w:val="00693EF7"/>
    <w:rsid w:val="006946D7"/>
    <w:rsid w:val="00694705"/>
    <w:rsid w:val="00695A01"/>
    <w:rsid w:val="00696271"/>
    <w:rsid w:val="0069689A"/>
    <w:rsid w:val="00696BE5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31F"/>
    <w:rsid w:val="006A68A8"/>
    <w:rsid w:val="006A6BFB"/>
    <w:rsid w:val="006A763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DB2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724"/>
    <w:rsid w:val="006D5C99"/>
    <w:rsid w:val="006D62BC"/>
    <w:rsid w:val="006D686A"/>
    <w:rsid w:val="006D6FE0"/>
    <w:rsid w:val="006E05C7"/>
    <w:rsid w:val="006E05E5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3DFF"/>
    <w:rsid w:val="006F4A77"/>
    <w:rsid w:val="006F5431"/>
    <w:rsid w:val="006F592D"/>
    <w:rsid w:val="006F680D"/>
    <w:rsid w:val="006F6A11"/>
    <w:rsid w:val="006F71BD"/>
    <w:rsid w:val="00700488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A7"/>
    <w:rsid w:val="0070602A"/>
    <w:rsid w:val="0070646B"/>
    <w:rsid w:val="007066FA"/>
    <w:rsid w:val="00706D01"/>
    <w:rsid w:val="00707941"/>
    <w:rsid w:val="00712236"/>
    <w:rsid w:val="007138E8"/>
    <w:rsid w:val="007162EF"/>
    <w:rsid w:val="0071639E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3111"/>
    <w:rsid w:val="00733AB5"/>
    <w:rsid w:val="00734220"/>
    <w:rsid w:val="007351D3"/>
    <w:rsid w:val="00735809"/>
    <w:rsid w:val="00735C81"/>
    <w:rsid w:val="00735F8D"/>
    <w:rsid w:val="00736A17"/>
    <w:rsid w:val="0073715E"/>
    <w:rsid w:val="00737456"/>
    <w:rsid w:val="00740288"/>
    <w:rsid w:val="00740601"/>
    <w:rsid w:val="00740B5D"/>
    <w:rsid w:val="00741775"/>
    <w:rsid w:val="00741FC4"/>
    <w:rsid w:val="007426AB"/>
    <w:rsid w:val="00742D76"/>
    <w:rsid w:val="00743959"/>
    <w:rsid w:val="00743A45"/>
    <w:rsid w:val="00744CC1"/>
    <w:rsid w:val="00744ED5"/>
    <w:rsid w:val="0074559C"/>
    <w:rsid w:val="007470EB"/>
    <w:rsid w:val="007521B8"/>
    <w:rsid w:val="007522D5"/>
    <w:rsid w:val="0075273B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70367"/>
    <w:rsid w:val="007709FA"/>
    <w:rsid w:val="00770A12"/>
    <w:rsid w:val="00770DE9"/>
    <w:rsid w:val="00772AED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90E05"/>
    <w:rsid w:val="007910AF"/>
    <w:rsid w:val="00791325"/>
    <w:rsid w:val="00791E12"/>
    <w:rsid w:val="0079227D"/>
    <w:rsid w:val="007922A0"/>
    <w:rsid w:val="00792BEC"/>
    <w:rsid w:val="007931DA"/>
    <w:rsid w:val="00794E59"/>
    <w:rsid w:val="00796A7B"/>
    <w:rsid w:val="00797C16"/>
    <w:rsid w:val="00797E82"/>
    <w:rsid w:val="007A070E"/>
    <w:rsid w:val="007A08D8"/>
    <w:rsid w:val="007A113A"/>
    <w:rsid w:val="007A29CB"/>
    <w:rsid w:val="007A2D95"/>
    <w:rsid w:val="007A3124"/>
    <w:rsid w:val="007A460F"/>
    <w:rsid w:val="007A47B0"/>
    <w:rsid w:val="007A5183"/>
    <w:rsid w:val="007A5301"/>
    <w:rsid w:val="007A56C7"/>
    <w:rsid w:val="007A6059"/>
    <w:rsid w:val="007A620D"/>
    <w:rsid w:val="007A62D5"/>
    <w:rsid w:val="007A63B2"/>
    <w:rsid w:val="007B030B"/>
    <w:rsid w:val="007B050E"/>
    <w:rsid w:val="007B1773"/>
    <w:rsid w:val="007B3E5F"/>
    <w:rsid w:val="007B4439"/>
    <w:rsid w:val="007B486F"/>
    <w:rsid w:val="007B5FDD"/>
    <w:rsid w:val="007B60DD"/>
    <w:rsid w:val="007B7075"/>
    <w:rsid w:val="007B7747"/>
    <w:rsid w:val="007B78F9"/>
    <w:rsid w:val="007C0F61"/>
    <w:rsid w:val="007C1932"/>
    <w:rsid w:val="007C2339"/>
    <w:rsid w:val="007C383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2F2B"/>
    <w:rsid w:val="007D3BE3"/>
    <w:rsid w:val="007D46D4"/>
    <w:rsid w:val="007D5373"/>
    <w:rsid w:val="007D57D8"/>
    <w:rsid w:val="007D5F0D"/>
    <w:rsid w:val="007D6048"/>
    <w:rsid w:val="007D62EF"/>
    <w:rsid w:val="007D6586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61FA"/>
    <w:rsid w:val="007F62EA"/>
    <w:rsid w:val="007F6D25"/>
    <w:rsid w:val="007F7064"/>
    <w:rsid w:val="007F71F7"/>
    <w:rsid w:val="007F76EA"/>
    <w:rsid w:val="007F79F7"/>
    <w:rsid w:val="007F7D25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5101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7F7"/>
    <w:rsid w:val="00835BA3"/>
    <w:rsid w:val="00836C44"/>
    <w:rsid w:val="0083754E"/>
    <w:rsid w:val="00837660"/>
    <w:rsid w:val="00837829"/>
    <w:rsid w:val="00840259"/>
    <w:rsid w:val="00840357"/>
    <w:rsid w:val="0084336D"/>
    <w:rsid w:val="008435AC"/>
    <w:rsid w:val="0084383C"/>
    <w:rsid w:val="00844E43"/>
    <w:rsid w:val="008450F8"/>
    <w:rsid w:val="00845C53"/>
    <w:rsid w:val="00845E55"/>
    <w:rsid w:val="0084618B"/>
    <w:rsid w:val="008467E4"/>
    <w:rsid w:val="00846D0C"/>
    <w:rsid w:val="00852A4B"/>
    <w:rsid w:val="00853055"/>
    <w:rsid w:val="008534B0"/>
    <w:rsid w:val="008541B3"/>
    <w:rsid w:val="008543AD"/>
    <w:rsid w:val="00854D73"/>
    <w:rsid w:val="00855BEB"/>
    <w:rsid w:val="008568AD"/>
    <w:rsid w:val="00856B4D"/>
    <w:rsid w:val="0085798C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66B9F"/>
    <w:rsid w:val="008721CA"/>
    <w:rsid w:val="00876140"/>
    <w:rsid w:val="008768B7"/>
    <w:rsid w:val="0087704D"/>
    <w:rsid w:val="00877D83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4AD"/>
    <w:rsid w:val="0089054D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F6F"/>
    <w:rsid w:val="008A0242"/>
    <w:rsid w:val="008A0A78"/>
    <w:rsid w:val="008A196C"/>
    <w:rsid w:val="008A377C"/>
    <w:rsid w:val="008A46C5"/>
    <w:rsid w:val="008A5C41"/>
    <w:rsid w:val="008A5C93"/>
    <w:rsid w:val="008A5CE8"/>
    <w:rsid w:val="008A6143"/>
    <w:rsid w:val="008B0710"/>
    <w:rsid w:val="008B0ABC"/>
    <w:rsid w:val="008B0B0F"/>
    <w:rsid w:val="008B0F05"/>
    <w:rsid w:val="008B1847"/>
    <w:rsid w:val="008B2287"/>
    <w:rsid w:val="008B345A"/>
    <w:rsid w:val="008B4433"/>
    <w:rsid w:val="008B5C74"/>
    <w:rsid w:val="008B5FFF"/>
    <w:rsid w:val="008B63F0"/>
    <w:rsid w:val="008B7E2F"/>
    <w:rsid w:val="008C0C28"/>
    <w:rsid w:val="008C2308"/>
    <w:rsid w:val="008C2406"/>
    <w:rsid w:val="008C27D4"/>
    <w:rsid w:val="008C4A53"/>
    <w:rsid w:val="008C5340"/>
    <w:rsid w:val="008C5892"/>
    <w:rsid w:val="008C5A23"/>
    <w:rsid w:val="008C60E9"/>
    <w:rsid w:val="008C6498"/>
    <w:rsid w:val="008C6E1A"/>
    <w:rsid w:val="008C7836"/>
    <w:rsid w:val="008C79FA"/>
    <w:rsid w:val="008C7D77"/>
    <w:rsid w:val="008D0048"/>
    <w:rsid w:val="008D0B26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4165"/>
    <w:rsid w:val="008E5BCF"/>
    <w:rsid w:val="008E6866"/>
    <w:rsid w:val="008E6A5E"/>
    <w:rsid w:val="008E70A8"/>
    <w:rsid w:val="008E7E47"/>
    <w:rsid w:val="008F08D9"/>
    <w:rsid w:val="008F0CA3"/>
    <w:rsid w:val="008F2502"/>
    <w:rsid w:val="008F2A3E"/>
    <w:rsid w:val="008F2F51"/>
    <w:rsid w:val="008F5054"/>
    <w:rsid w:val="008F5145"/>
    <w:rsid w:val="008F540C"/>
    <w:rsid w:val="008F64A6"/>
    <w:rsid w:val="008F6F2F"/>
    <w:rsid w:val="008F7132"/>
    <w:rsid w:val="008F7AD5"/>
    <w:rsid w:val="008F7D93"/>
    <w:rsid w:val="00900394"/>
    <w:rsid w:val="009009FB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485"/>
    <w:rsid w:val="009134A2"/>
    <w:rsid w:val="00913E01"/>
    <w:rsid w:val="00913FDE"/>
    <w:rsid w:val="00914235"/>
    <w:rsid w:val="009144F6"/>
    <w:rsid w:val="009150A7"/>
    <w:rsid w:val="00916F35"/>
    <w:rsid w:val="00917490"/>
    <w:rsid w:val="00922D0B"/>
    <w:rsid w:val="00924D09"/>
    <w:rsid w:val="00924D4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5FB"/>
    <w:rsid w:val="00934B19"/>
    <w:rsid w:val="00934FC2"/>
    <w:rsid w:val="00935F8F"/>
    <w:rsid w:val="00937FBD"/>
    <w:rsid w:val="009427F5"/>
    <w:rsid w:val="009442C2"/>
    <w:rsid w:val="00944976"/>
    <w:rsid w:val="00944A83"/>
    <w:rsid w:val="00944DFC"/>
    <w:rsid w:val="0094722C"/>
    <w:rsid w:val="00947422"/>
    <w:rsid w:val="00947C08"/>
    <w:rsid w:val="00947E6D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7A3"/>
    <w:rsid w:val="00964105"/>
    <w:rsid w:val="009646AF"/>
    <w:rsid w:val="00964BDE"/>
    <w:rsid w:val="00966785"/>
    <w:rsid w:val="009668C6"/>
    <w:rsid w:val="00966E53"/>
    <w:rsid w:val="0096742A"/>
    <w:rsid w:val="0096752D"/>
    <w:rsid w:val="00970A9C"/>
    <w:rsid w:val="009710AF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2FD0"/>
    <w:rsid w:val="00997B6D"/>
    <w:rsid w:val="00997D88"/>
    <w:rsid w:val="009A002B"/>
    <w:rsid w:val="009A35CD"/>
    <w:rsid w:val="009A398D"/>
    <w:rsid w:val="009A3AC1"/>
    <w:rsid w:val="009A4CC5"/>
    <w:rsid w:val="009A4EBC"/>
    <w:rsid w:val="009A54D3"/>
    <w:rsid w:val="009A6250"/>
    <w:rsid w:val="009A77CD"/>
    <w:rsid w:val="009B04D5"/>
    <w:rsid w:val="009B22D8"/>
    <w:rsid w:val="009B3E08"/>
    <w:rsid w:val="009B41C2"/>
    <w:rsid w:val="009B424B"/>
    <w:rsid w:val="009B5BBC"/>
    <w:rsid w:val="009B6ABA"/>
    <w:rsid w:val="009B70DA"/>
    <w:rsid w:val="009C0727"/>
    <w:rsid w:val="009C0CB0"/>
    <w:rsid w:val="009C19DF"/>
    <w:rsid w:val="009C3013"/>
    <w:rsid w:val="009C3EF1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3C9E"/>
    <w:rsid w:val="009D48C4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8E1"/>
    <w:rsid w:val="009E4B13"/>
    <w:rsid w:val="009E550C"/>
    <w:rsid w:val="009E5CF8"/>
    <w:rsid w:val="009E6D4E"/>
    <w:rsid w:val="009E757A"/>
    <w:rsid w:val="009F0701"/>
    <w:rsid w:val="009F15CA"/>
    <w:rsid w:val="009F42CA"/>
    <w:rsid w:val="009F5756"/>
    <w:rsid w:val="009F6AE9"/>
    <w:rsid w:val="009F7598"/>
    <w:rsid w:val="009F7CB6"/>
    <w:rsid w:val="00A0255E"/>
    <w:rsid w:val="00A0293F"/>
    <w:rsid w:val="00A04305"/>
    <w:rsid w:val="00A045C1"/>
    <w:rsid w:val="00A04DFF"/>
    <w:rsid w:val="00A0550D"/>
    <w:rsid w:val="00A05F57"/>
    <w:rsid w:val="00A10225"/>
    <w:rsid w:val="00A10684"/>
    <w:rsid w:val="00A10979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E4E"/>
    <w:rsid w:val="00A16FBC"/>
    <w:rsid w:val="00A17573"/>
    <w:rsid w:val="00A20024"/>
    <w:rsid w:val="00A2045B"/>
    <w:rsid w:val="00A20ED7"/>
    <w:rsid w:val="00A210B9"/>
    <w:rsid w:val="00A2134F"/>
    <w:rsid w:val="00A2145F"/>
    <w:rsid w:val="00A21987"/>
    <w:rsid w:val="00A21F1D"/>
    <w:rsid w:val="00A22FB6"/>
    <w:rsid w:val="00A2310D"/>
    <w:rsid w:val="00A233EC"/>
    <w:rsid w:val="00A23737"/>
    <w:rsid w:val="00A2457A"/>
    <w:rsid w:val="00A24FB1"/>
    <w:rsid w:val="00A25888"/>
    <w:rsid w:val="00A2601A"/>
    <w:rsid w:val="00A26469"/>
    <w:rsid w:val="00A27821"/>
    <w:rsid w:val="00A27C95"/>
    <w:rsid w:val="00A30ABB"/>
    <w:rsid w:val="00A3175A"/>
    <w:rsid w:val="00A31D45"/>
    <w:rsid w:val="00A32300"/>
    <w:rsid w:val="00A339D3"/>
    <w:rsid w:val="00A34E4B"/>
    <w:rsid w:val="00A3540D"/>
    <w:rsid w:val="00A36578"/>
    <w:rsid w:val="00A36AF3"/>
    <w:rsid w:val="00A4000D"/>
    <w:rsid w:val="00A402E6"/>
    <w:rsid w:val="00A41605"/>
    <w:rsid w:val="00A41A6D"/>
    <w:rsid w:val="00A422DB"/>
    <w:rsid w:val="00A43B05"/>
    <w:rsid w:val="00A449AF"/>
    <w:rsid w:val="00A452C2"/>
    <w:rsid w:val="00A452CC"/>
    <w:rsid w:val="00A45933"/>
    <w:rsid w:val="00A45E4D"/>
    <w:rsid w:val="00A469AF"/>
    <w:rsid w:val="00A46A5C"/>
    <w:rsid w:val="00A505DE"/>
    <w:rsid w:val="00A50894"/>
    <w:rsid w:val="00A515A6"/>
    <w:rsid w:val="00A51825"/>
    <w:rsid w:val="00A51A11"/>
    <w:rsid w:val="00A51BB3"/>
    <w:rsid w:val="00A51F25"/>
    <w:rsid w:val="00A52945"/>
    <w:rsid w:val="00A54225"/>
    <w:rsid w:val="00A54671"/>
    <w:rsid w:val="00A55360"/>
    <w:rsid w:val="00A55839"/>
    <w:rsid w:val="00A5601D"/>
    <w:rsid w:val="00A56613"/>
    <w:rsid w:val="00A57698"/>
    <w:rsid w:val="00A60D06"/>
    <w:rsid w:val="00A611E5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CFE"/>
    <w:rsid w:val="00A75C1C"/>
    <w:rsid w:val="00A802BB"/>
    <w:rsid w:val="00A805E1"/>
    <w:rsid w:val="00A80BEF"/>
    <w:rsid w:val="00A81B15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38D"/>
    <w:rsid w:val="00A86C91"/>
    <w:rsid w:val="00A91032"/>
    <w:rsid w:val="00A91132"/>
    <w:rsid w:val="00A934B3"/>
    <w:rsid w:val="00A93B37"/>
    <w:rsid w:val="00A96C33"/>
    <w:rsid w:val="00A97247"/>
    <w:rsid w:val="00AA226D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5F40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25D8"/>
    <w:rsid w:val="00AD2C35"/>
    <w:rsid w:val="00AD3CC7"/>
    <w:rsid w:val="00AD4B9B"/>
    <w:rsid w:val="00AD55DE"/>
    <w:rsid w:val="00AD639B"/>
    <w:rsid w:val="00AD6CE0"/>
    <w:rsid w:val="00AD77D7"/>
    <w:rsid w:val="00AE0CB8"/>
    <w:rsid w:val="00AE116C"/>
    <w:rsid w:val="00AE261C"/>
    <w:rsid w:val="00AE48C8"/>
    <w:rsid w:val="00AE4E8F"/>
    <w:rsid w:val="00AF0127"/>
    <w:rsid w:val="00AF0C47"/>
    <w:rsid w:val="00AF0E90"/>
    <w:rsid w:val="00AF0FED"/>
    <w:rsid w:val="00AF1258"/>
    <w:rsid w:val="00AF472C"/>
    <w:rsid w:val="00AF4FDB"/>
    <w:rsid w:val="00AF6E1F"/>
    <w:rsid w:val="00AF7ECE"/>
    <w:rsid w:val="00B0096A"/>
    <w:rsid w:val="00B02732"/>
    <w:rsid w:val="00B04731"/>
    <w:rsid w:val="00B04885"/>
    <w:rsid w:val="00B04C7E"/>
    <w:rsid w:val="00B0580C"/>
    <w:rsid w:val="00B0589A"/>
    <w:rsid w:val="00B061B9"/>
    <w:rsid w:val="00B100D2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A83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5459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6E16"/>
    <w:rsid w:val="00B474DD"/>
    <w:rsid w:val="00B4796E"/>
    <w:rsid w:val="00B5043F"/>
    <w:rsid w:val="00B50A7E"/>
    <w:rsid w:val="00B5296E"/>
    <w:rsid w:val="00B53706"/>
    <w:rsid w:val="00B5441D"/>
    <w:rsid w:val="00B55048"/>
    <w:rsid w:val="00B55621"/>
    <w:rsid w:val="00B55D9A"/>
    <w:rsid w:val="00B5778B"/>
    <w:rsid w:val="00B57C4A"/>
    <w:rsid w:val="00B62514"/>
    <w:rsid w:val="00B625EF"/>
    <w:rsid w:val="00B6311B"/>
    <w:rsid w:val="00B64C30"/>
    <w:rsid w:val="00B654F6"/>
    <w:rsid w:val="00B656F3"/>
    <w:rsid w:val="00B72160"/>
    <w:rsid w:val="00B72ED9"/>
    <w:rsid w:val="00B753D2"/>
    <w:rsid w:val="00B75673"/>
    <w:rsid w:val="00B75741"/>
    <w:rsid w:val="00B775C1"/>
    <w:rsid w:val="00B802D4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7AA"/>
    <w:rsid w:val="00B92920"/>
    <w:rsid w:val="00B93D6D"/>
    <w:rsid w:val="00B948C0"/>
    <w:rsid w:val="00B95507"/>
    <w:rsid w:val="00B95B57"/>
    <w:rsid w:val="00B960EA"/>
    <w:rsid w:val="00B9705E"/>
    <w:rsid w:val="00BA0BB7"/>
    <w:rsid w:val="00BA0D2D"/>
    <w:rsid w:val="00BA1972"/>
    <w:rsid w:val="00BA25BC"/>
    <w:rsid w:val="00BA3526"/>
    <w:rsid w:val="00BA3829"/>
    <w:rsid w:val="00BA5EFD"/>
    <w:rsid w:val="00BA7945"/>
    <w:rsid w:val="00BA7CC2"/>
    <w:rsid w:val="00BB0923"/>
    <w:rsid w:val="00BB394D"/>
    <w:rsid w:val="00BB4346"/>
    <w:rsid w:val="00BB66DF"/>
    <w:rsid w:val="00BB6B3A"/>
    <w:rsid w:val="00BC05BB"/>
    <w:rsid w:val="00BC1174"/>
    <w:rsid w:val="00BC151E"/>
    <w:rsid w:val="00BC444A"/>
    <w:rsid w:val="00BC4FA2"/>
    <w:rsid w:val="00BC5BB4"/>
    <w:rsid w:val="00BC5CFD"/>
    <w:rsid w:val="00BC5E1B"/>
    <w:rsid w:val="00BD00B5"/>
    <w:rsid w:val="00BD0905"/>
    <w:rsid w:val="00BD0D18"/>
    <w:rsid w:val="00BD17AE"/>
    <w:rsid w:val="00BD194D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5CC"/>
    <w:rsid w:val="00BF70DF"/>
    <w:rsid w:val="00BF765E"/>
    <w:rsid w:val="00C00AE7"/>
    <w:rsid w:val="00C00DAB"/>
    <w:rsid w:val="00C01561"/>
    <w:rsid w:val="00C017AD"/>
    <w:rsid w:val="00C017EA"/>
    <w:rsid w:val="00C0285D"/>
    <w:rsid w:val="00C03D96"/>
    <w:rsid w:val="00C052D8"/>
    <w:rsid w:val="00C06362"/>
    <w:rsid w:val="00C06501"/>
    <w:rsid w:val="00C065DE"/>
    <w:rsid w:val="00C07667"/>
    <w:rsid w:val="00C07AE7"/>
    <w:rsid w:val="00C07C9B"/>
    <w:rsid w:val="00C07D63"/>
    <w:rsid w:val="00C119B3"/>
    <w:rsid w:val="00C11CF2"/>
    <w:rsid w:val="00C1363C"/>
    <w:rsid w:val="00C136FC"/>
    <w:rsid w:val="00C154A0"/>
    <w:rsid w:val="00C16052"/>
    <w:rsid w:val="00C1643C"/>
    <w:rsid w:val="00C2069A"/>
    <w:rsid w:val="00C209B5"/>
    <w:rsid w:val="00C20AD5"/>
    <w:rsid w:val="00C2113F"/>
    <w:rsid w:val="00C21275"/>
    <w:rsid w:val="00C2244A"/>
    <w:rsid w:val="00C22689"/>
    <w:rsid w:val="00C23CD4"/>
    <w:rsid w:val="00C24782"/>
    <w:rsid w:val="00C25247"/>
    <w:rsid w:val="00C26C44"/>
    <w:rsid w:val="00C26EE8"/>
    <w:rsid w:val="00C30B90"/>
    <w:rsid w:val="00C30F8A"/>
    <w:rsid w:val="00C325ED"/>
    <w:rsid w:val="00C32DD7"/>
    <w:rsid w:val="00C352A5"/>
    <w:rsid w:val="00C35E76"/>
    <w:rsid w:val="00C371FB"/>
    <w:rsid w:val="00C37946"/>
    <w:rsid w:val="00C37ACA"/>
    <w:rsid w:val="00C42897"/>
    <w:rsid w:val="00C42DFF"/>
    <w:rsid w:val="00C42F12"/>
    <w:rsid w:val="00C43B44"/>
    <w:rsid w:val="00C452E4"/>
    <w:rsid w:val="00C458D5"/>
    <w:rsid w:val="00C47AF1"/>
    <w:rsid w:val="00C47E8D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5303"/>
    <w:rsid w:val="00C67D73"/>
    <w:rsid w:val="00C70505"/>
    <w:rsid w:val="00C70686"/>
    <w:rsid w:val="00C70A87"/>
    <w:rsid w:val="00C72798"/>
    <w:rsid w:val="00C736A3"/>
    <w:rsid w:val="00C738A7"/>
    <w:rsid w:val="00C73B35"/>
    <w:rsid w:val="00C747CA"/>
    <w:rsid w:val="00C74B4D"/>
    <w:rsid w:val="00C759A3"/>
    <w:rsid w:val="00C75E14"/>
    <w:rsid w:val="00C763A8"/>
    <w:rsid w:val="00C769E2"/>
    <w:rsid w:val="00C77ADA"/>
    <w:rsid w:val="00C8000D"/>
    <w:rsid w:val="00C80762"/>
    <w:rsid w:val="00C84088"/>
    <w:rsid w:val="00C841AD"/>
    <w:rsid w:val="00C84EC1"/>
    <w:rsid w:val="00C85DFF"/>
    <w:rsid w:val="00C85EB1"/>
    <w:rsid w:val="00C861F2"/>
    <w:rsid w:val="00C8655C"/>
    <w:rsid w:val="00C86D20"/>
    <w:rsid w:val="00C902BB"/>
    <w:rsid w:val="00C9198B"/>
    <w:rsid w:val="00C91A76"/>
    <w:rsid w:val="00C927DA"/>
    <w:rsid w:val="00C92850"/>
    <w:rsid w:val="00C93502"/>
    <w:rsid w:val="00C93CF0"/>
    <w:rsid w:val="00C93D04"/>
    <w:rsid w:val="00C94037"/>
    <w:rsid w:val="00C94519"/>
    <w:rsid w:val="00C94725"/>
    <w:rsid w:val="00C958F3"/>
    <w:rsid w:val="00C95B15"/>
    <w:rsid w:val="00C969AD"/>
    <w:rsid w:val="00CA2253"/>
    <w:rsid w:val="00CA3A27"/>
    <w:rsid w:val="00CA45A3"/>
    <w:rsid w:val="00CA4A70"/>
    <w:rsid w:val="00CA517A"/>
    <w:rsid w:val="00CA53CC"/>
    <w:rsid w:val="00CA624F"/>
    <w:rsid w:val="00CA77F9"/>
    <w:rsid w:val="00CA7819"/>
    <w:rsid w:val="00CB0475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6A30"/>
    <w:rsid w:val="00CC6B79"/>
    <w:rsid w:val="00CC6FE0"/>
    <w:rsid w:val="00CC7CED"/>
    <w:rsid w:val="00CD0120"/>
    <w:rsid w:val="00CD103D"/>
    <w:rsid w:val="00CD1ADE"/>
    <w:rsid w:val="00CD254C"/>
    <w:rsid w:val="00CD41C0"/>
    <w:rsid w:val="00CD4218"/>
    <w:rsid w:val="00CD5CB0"/>
    <w:rsid w:val="00CD6C8B"/>
    <w:rsid w:val="00CD6ED3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1C2"/>
    <w:rsid w:val="00CE6653"/>
    <w:rsid w:val="00CF0031"/>
    <w:rsid w:val="00CF0C99"/>
    <w:rsid w:val="00CF0E4F"/>
    <w:rsid w:val="00CF1A94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28DF"/>
    <w:rsid w:val="00D02B99"/>
    <w:rsid w:val="00D04197"/>
    <w:rsid w:val="00D05A5C"/>
    <w:rsid w:val="00D05B4B"/>
    <w:rsid w:val="00D05DDF"/>
    <w:rsid w:val="00D05E12"/>
    <w:rsid w:val="00D06E89"/>
    <w:rsid w:val="00D07394"/>
    <w:rsid w:val="00D076FD"/>
    <w:rsid w:val="00D110D1"/>
    <w:rsid w:val="00D11FDB"/>
    <w:rsid w:val="00D129EF"/>
    <w:rsid w:val="00D12CB8"/>
    <w:rsid w:val="00D12FC0"/>
    <w:rsid w:val="00D14ABC"/>
    <w:rsid w:val="00D15B6A"/>
    <w:rsid w:val="00D16623"/>
    <w:rsid w:val="00D16BF8"/>
    <w:rsid w:val="00D16CE2"/>
    <w:rsid w:val="00D21245"/>
    <w:rsid w:val="00D22F37"/>
    <w:rsid w:val="00D24133"/>
    <w:rsid w:val="00D24556"/>
    <w:rsid w:val="00D25F52"/>
    <w:rsid w:val="00D26267"/>
    <w:rsid w:val="00D26312"/>
    <w:rsid w:val="00D26D63"/>
    <w:rsid w:val="00D27452"/>
    <w:rsid w:val="00D27B6C"/>
    <w:rsid w:val="00D30130"/>
    <w:rsid w:val="00D32CAB"/>
    <w:rsid w:val="00D32F72"/>
    <w:rsid w:val="00D37444"/>
    <w:rsid w:val="00D37A5A"/>
    <w:rsid w:val="00D402C2"/>
    <w:rsid w:val="00D4055D"/>
    <w:rsid w:val="00D419F4"/>
    <w:rsid w:val="00D41AF1"/>
    <w:rsid w:val="00D43159"/>
    <w:rsid w:val="00D4447A"/>
    <w:rsid w:val="00D44EC3"/>
    <w:rsid w:val="00D450CF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1D3"/>
    <w:rsid w:val="00D70D73"/>
    <w:rsid w:val="00D70DBC"/>
    <w:rsid w:val="00D7132A"/>
    <w:rsid w:val="00D7146C"/>
    <w:rsid w:val="00D71FB5"/>
    <w:rsid w:val="00D736CC"/>
    <w:rsid w:val="00D74E57"/>
    <w:rsid w:val="00D7664D"/>
    <w:rsid w:val="00D767EC"/>
    <w:rsid w:val="00D77424"/>
    <w:rsid w:val="00D77D16"/>
    <w:rsid w:val="00D8144A"/>
    <w:rsid w:val="00D82E15"/>
    <w:rsid w:val="00D839A8"/>
    <w:rsid w:val="00D83FAD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763F"/>
    <w:rsid w:val="00D97F28"/>
    <w:rsid w:val="00DA175A"/>
    <w:rsid w:val="00DA2833"/>
    <w:rsid w:val="00DA44AD"/>
    <w:rsid w:val="00DA56EA"/>
    <w:rsid w:val="00DA5825"/>
    <w:rsid w:val="00DA66C3"/>
    <w:rsid w:val="00DA6793"/>
    <w:rsid w:val="00DB077E"/>
    <w:rsid w:val="00DB0CE3"/>
    <w:rsid w:val="00DB0E27"/>
    <w:rsid w:val="00DB204E"/>
    <w:rsid w:val="00DB3E97"/>
    <w:rsid w:val="00DB4599"/>
    <w:rsid w:val="00DB4974"/>
    <w:rsid w:val="00DB4A68"/>
    <w:rsid w:val="00DB51CB"/>
    <w:rsid w:val="00DB5BCD"/>
    <w:rsid w:val="00DB68B5"/>
    <w:rsid w:val="00DB69F0"/>
    <w:rsid w:val="00DC07AA"/>
    <w:rsid w:val="00DC1A94"/>
    <w:rsid w:val="00DC2027"/>
    <w:rsid w:val="00DC4132"/>
    <w:rsid w:val="00DC5EDA"/>
    <w:rsid w:val="00DC60DE"/>
    <w:rsid w:val="00DC64F8"/>
    <w:rsid w:val="00DC73F8"/>
    <w:rsid w:val="00DC7615"/>
    <w:rsid w:val="00DC7652"/>
    <w:rsid w:val="00DD0B65"/>
    <w:rsid w:val="00DD0C2C"/>
    <w:rsid w:val="00DD129F"/>
    <w:rsid w:val="00DD49AC"/>
    <w:rsid w:val="00DD4BF9"/>
    <w:rsid w:val="00DD59F7"/>
    <w:rsid w:val="00DD71D0"/>
    <w:rsid w:val="00DD7E5E"/>
    <w:rsid w:val="00DE00E7"/>
    <w:rsid w:val="00DE05C0"/>
    <w:rsid w:val="00DE345A"/>
    <w:rsid w:val="00DE362C"/>
    <w:rsid w:val="00DE3670"/>
    <w:rsid w:val="00DE495C"/>
    <w:rsid w:val="00DE7486"/>
    <w:rsid w:val="00DF0375"/>
    <w:rsid w:val="00DF127D"/>
    <w:rsid w:val="00DF1F4A"/>
    <w:rsid w:val="00DF24BD"/>
    <w:rsid w:val="00DF4663"/>
    <w:rsid w:val="00DF487F"/>
    <w:rsid w:val="00DF4FC4"/>
    <w:rsid w:val="00DF594E"/>
    <w:rsid w:val="00DF5D65"/>
    <w:rsid w:val="00DF62A3"/>
    <w:rsid w:val="00DF7BB1"/>
    <w:rsid w:val="00DF7F22"/>
    <w:rsid w:val="00E00224"/>
    <w:rsid w:val="00E002CB"/>
    <w:rsid w:val="00E00358"/>
    <w:rsid w:val="00E0101F"/>
    <w:rsid w:val="00E01DFA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7C9"/>
    <w:rsid w:val="00E07E58"/>
    <w:rsid w:val="00E106BB"/>
    <w:rsid w:val="00E11157"/>
    <w:rsid w:val="00E119AC"/>
    <w:rsid w:val="00E11C02"/>
    <w:rsid w:val="00E139D6"/>
    <w:rsid w:val="00E13CEA"/>
    <w:rsid w:val="00E1568F"/>
    <w:rsid w:val="00E15F8C"/>
    <w:rsid w:val="00E17D01"/>
    <w:rsid w:val="00E207D6"/>
    <w:rsid w:val="00E224FC"/>
    <w:rsid w:val="00E23FF2"/>
    <w:rsid w:val="00E24CD3"/>
    <w:rsid w:val="00E25A67"/>
    <w:rsid w:val="00E26050"/>
    <w:rsid w:val="00E2626A"/>
    <w:rsid w:val="00E266A2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4B8B"/>
    <w:rsid w:val="00E46512"/>
    <w:rsid w:val="00E46A0D"/>
    <w:rsid w:val="00E5006C"/>
    <w:rsid w:val="00E502C4"/>
    <w:rsid w:val="00E52535"/>
    <w:rsid w:val="00E5301F"/>
    <w:rsid w:val="00E53F62"/>
    <w:rsid w:val="00E5558E"/>
    <w:rsid w:val="00E55ABC"/>
    <w:rsid w:val="00E5645B"/>
    <w:rsid w:val="00E56CE5"/>
    <w:rsid w:val="00E57B74"/>
    <w:rsid w:val="00E60AAB"/>
    <w:rsid w:val="00E617E6"/>
    <w:rsid w:val="00E61D6E"/>
    <w:rsid w:val="00E62E16"/>
    <w:rsid w:val="00E66881"/>
    <w:rsid w:val="00E6793C"/>
    <w:rsid w:val="00E67B9B"/>
    <w:rsid w:val="00E70E1F"/>
    <w:rsid w:val="00E711AE"/>
    <w:rsid w:val="00E721F1"/>
    <w:rsid w:val="00E723FC"/>
    <w:rsid w:val="00E73347"/>
    <w:rsid w:val="00E7484B"/>
    <w:rsid w:val="00E77917"/>
    <w:rsid w:val="00E8093B"/>
    <w:rsid w:val="00E812BD"/>
    <w:rsid w:val="00E81A53"/>
    <w:rsid w:val="00E81F5D"/>
    <w:rsid w:val="00E82FA7"/>
    <w:rsid w:val="00E839F9"/>
    <w:rsid w:val="00E84737"/>
    <w:rsid w:val="00E8493D"/>
    <w:rsid w:val="00E85BC7"/>
    <w:rsid w:val="00E85EC2"/>
    <w:rsid w:val="00E8629F"/>
    <w:rsid w:val="00E86687"/>
    <w:rsid w:val="00E87347"/>
    <w:rsid w:val="00E8740D"/>
    <w:rsid w:val="00E875BA"/>
    <w:rsid w:val="00E87BE3"/>
    <w:rsid w:val="00E90B54"/>
    <w:rsid w:val="00E910FC"/>
    <w:rsid w:val="00E94990"/>
    <w:rsid w:val="00E94D0C"/>
    <w:rsid w:val="00E9594C"/>
    <w:rsid w:val="00E9648F"/>
    <w:rsid w:val="00E97962"/>
    <w:rsid w:val="00E97AA9"/>
    <w:rsid w:val="00EA09B1"/>
    <w:rsid w:val="00EA0D31"/>
    <w:rsid w:val="00EA1563"/>
    <w:rsid w:val="00EA20D5"/>
    <w:rsid w:val="00EA2A91"/>
    <w:rsid w:val="00EA2FB6"/>
    <w:rsid w:val="00EA3C24"/>
    <w:rsid w:val="00EA3D76"/>
    <w:rsid w:val="00EA634E"/>
    <w:rsid w:val="00EA6F88"/>
    <w:rsid w:val="00EA720B"/>
    <w:rsid w:val="00EB0292"/>
    <w:rsid w:val="00EB0B72"/>
    <w:rsid w:val="00EB0D60"/>
    <w:rsid w:val="00EB1D43"/>
    <w:rsid w:val="00EB3438"/>
    <w:rsid w:val="00EB363A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E060B"/>
    <w:rsid w:val="00EE066A"/>
    <w:rsid w:val="00EE2605"/>
    <w:rsid w:val="00EE3A95"/>
    <w:rsid w:val="00EE52BE"/>
    <w:rsid w:val="00EE5692"/>
    <w:rsid w:val="00EE61B6"/>
    <w:rsid w:val="00EF0164"/>
    <w:rsid w:val="00EF0C44"/>
    <w:rsid w:val="00EF0CA1"/>
    <w:rsid w:val="00EF1A8E"/>
    <w:rsid w:val="00EF1EDE"/>
    <w:rsid w:val="00EF208D"/>
    <w:rsid w:val="00EF272E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08"/>
    <w:rsid w:val="00EF75D0"/>
    <w:rsid w:val="00F00C5C"/>
    <w:rsid w:val="00F00FC4"/>
    <w:rsid w:val="00F01416"/>
    <w:rsid w:val="00F04035"/>
    <w:rsid w:val="00F0487B"/>
    <w:rsid w:val="00F0557F"/>
    <w:rsid w:val="00F05B38"/>
    <w:rsid w:val="00F05D4D"/>
    <w:rsid w:val="00F05DFF"/>
    <w:rsid w:val="00F072D8"/>
    <w:rsid w:val="00F07C7D"/>
    <w:rsid w:val="00F10310"/>
    <w:rsid w:val="00F10B79"/>
    <w:rsid w:val="00F10D39"/>
    <w:rsid w:val="00F12D23"/>
    <w:rsid w:val="00F13CED"/>
    <w:rsid w:val="00F14A93"/>
    <w:rsid w:val="00F15628"/>
    <w:rsid w:val="00F15855"/>
    <w:rsid w:val="00F163BC"/>
    <w:rsid w:val="00F16D32"/>
    <w:rsid w:val="00F1709D"/>
    <w:rsid w:val="00F17FE1"/>
    <w:rsid w:val="00F20E8D"/>
    <w:rsid w:val="00F2267B"/>
    <w:rsid w:val="00F22BD0"/>
    <w:rsid w:val="00F2304F"/>
    <w:rsid w:val="00F24C97"/>
    <w:rsid w:val="00F25AFC"/>
    <w:rsid w:val="00F279BB"/>
    <w:rsid w:val="00F30653"/>
    <w:rsid w:val="00F306F4"/>
    <w:rsid w:val="00F31D4A"/>
    <w:rsid w:val="00F33D46"/>
    <w:rsid w:val="00F3413D"/>
    <w:rsid w:val="00F35A51"/>
    <w:rsid w:val="00F35F5E"/>
    <w:rsid w:val="00F35FF1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71C"/>
    <w:rsid w:val="00F508B8"/>
    <w:rsid w:val="00F5146D"/>
    <w:rsid w:val="00F5153F"/>
    <w:rsid w:val="00F53597"/>
    <w:rsid w:val="00F5431E"/>
    <w:rsid w:val="00F54DD9"/>
    <w:rsid w:val="00F558E6"/>
    <w:rsid w:val="00F56AB2"/>
    <w:rsid w:val="00F61608"/>
    <w:rsid w:val="00F62785"/>
    <w:rsid w:val="00F63286"/>
    <w:rsid w:val="00F635D5"/>
    <w:rsid w:val="00F64C83"/>
    <w:rsid w:val="00F64D50"/>
    <w:rsid w:val="00F6508E"/>
    <w:rsid w:val="00F6642D"/>
    <w:rsid w:val="00F719AC"/>
    <w:rsid w:val="00F727E6"/>
    <w:rsid w:val="00F73416"/>
    <w:rsid w:val="00F73BFF"/>
    <w:rsid w:val="00F75DF1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0920"/>
    <w:rsid w:val="00FA174D"/>
    <w:rsid w:val="00FA1F5E"/>
    <w:rsid w:val="00FA2C9B"/>
    <w:rsid w:val="00FA2D8C"/>
    <w:rsid w:val="00FA5C8C"/>
    <w:rsid w:val="00FB0669"/>
    <w:rsid w:val="00FB06CF"/>
    <w:rsid w:val="00FB08CA"/>
    <w:rsid w:val="00FB0F21"/>
    <w:rsid w:val="00FB2154"/>
    <w:rsid w:val="00FB3349"/>
    <w:rsid w:val="00FB4F6E"/>
    <w:rsid w:val="00FB557A"/>
    <w:rsid w:val="00FB79E8"/>
    <w:rsid w:val="00FB7C8B"/>
    <w:rsid w:val="00FB7DBD"/>
    <w:rsid w:val="00FB7FAB"/>
    <w:rsid w:val="00FC051F"/>
    <w:rsid w:val="00FC052B"/>
    <w:rsid w:val="00FC0687"/>
    <w:rsid w:val="00FC289C"/>
    <w:rsid w:val="00FC2E5C"/>
    <w:rsid w:val="00FC34CD"/>
    <w:rsid w:val="00FC34DF"/>
    <w:rsid w:val="00FC4C58"/>
    <w:rsid w:val="00FC5F9D"/>
    <w:rsid w:val="00FC7503"/>
    <w:rsid w:val="00FD109D"/>
    <w:rsid w:val="00FD446A"/>
    <w:rsid w:val="00FD4C86"/>
    <w:rsid w:val="00FD4F68"/>
    <w:rsid w:val="00FD68FD"/>
    <w:rsid w:val="00FE11AB"/>
    <w:rsid w:val="00FE1468"/>
    <w:rsid w:val="00FE2007"/>
    <w:rsid w:val="00FE51B0"/>
    <w:rsid w:val="00FE61A4"/>
    <w:rsid w:val="00FE61FB"/>
    <w:rsid w:val="00FE6651"/>
    <w:rsid w:val="00FF04B3"/>
    <w:rsid w:val="00FF0948"/>
    <w:rsid w:val="00FF1125"/>
    <w:rsid w:val="00FF1331"/>
    <w:rsid w:val="00FF3120"/>
    <w:rsid w:val="00FF3B6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711737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 w:qFormat="1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82174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uiPriority w:val="99"/>
    <w:qFormat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uiPriority w:val="99"/>
    <w:qFormat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7709FA"/>
    <w:rPr>
      <w:rFonts w:ascii="Arial" w:hAnsi="Arial"/>
      <w:b/>
      <w:noProof/>
      <w:sz w:val="18"/>
      <w:lang w:val="en-GB" w:eastAsia="en-US"/>
    </w:rPr>
  </w:style>
  <w:style w:type="table" w:customStyle="1" w:styleId="19">
    <w:name w:val="网格型1"/>
    <w:basedOn w:val="a2"/>
    <w:uiPriority w:val="39"/>
    <w:rsid w:val="00596E93"/>
    <w:rPr>
      <w:rFonts w:asciiTheme="minorHAnsi" w:eastAsiaTheme="minorEastAsia" w:hAnsiTheme="minorHAns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6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41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2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6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4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5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7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9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4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2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6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5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2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38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8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2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3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19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4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1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8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6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27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6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8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7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4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2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7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3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2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8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9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44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5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7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40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0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9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7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90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48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5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2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7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0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0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3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8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98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7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86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4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4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07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44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9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2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39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1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89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7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5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0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4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39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2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4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5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8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5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50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5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1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7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6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6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9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3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8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6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1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1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3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9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7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8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10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9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4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53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7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7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7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4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0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0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8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2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8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3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8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1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2823E-63E1-4D65-9517-68177341A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2186</TotalTime>
  <Pages>8</Pages>
  <Words>2727</Words>
  <Characters>15545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18236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OPPO-JQ</cp:lastModifiedBy>
  <cp:revision>76</cp:revision>
  <dcterms:created xsi:type="dcterms:W3CDTF">2023-03-30T01:57:00Z</dcterms:created>
  <dcterms:modified xsi:type="dcterms:W3CDTF">2023-09-27T12:01:00Z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